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34" w:type="dxa"/>
        <w:tblLayout w:type="fixed"/>
        <w:tblLook w:val="0000" w:firstRow="0" w:lastRow="0" w:firstColumn="0" w:lastColumn="0" w:noHBand="0" w:noVBand="0"/>
      </w:tblPr>
      <w:tblGrid>
        <w:gridCol w:w="3544"/>
        <w:gridCol w:w="5670"/>
      </w:tblGrid>
      <w:tr w:rsidR="008D14DD" w:rsidRPr="003A676B" w:rsidTr="00DE6BDB">
        <w:tc>
          <w:tcPr>
            <w:tcW w:w="3544" w:type="dxa"/>
          </w:tcPr>
          <w:p w:rsidR="006B2F40" w:rsidRPr="003A676B" w:rsidRDefault="00E50ACF">
            <w:pPr>
              <w:ind w:right="-144"/>
              <w:jc w:val="center"/>
              <w:rPr>
                <w:b/>
                <w:bCs/>
                <w:color w:val="000000" w:themeColor="text1"/>
                <w:sz w:val="26"/>
                <w:szCs w:val="26"/>
              </w:rPr>
            </w:pPr>
            <w:r w:rsidRPr="003A676B">
              <w:rPr>
                <w:b/>
                <w:bCs/>
                <w:color w:val="000000" w:themeColor="text1"/>
                <w:sz w:val="26"/>
                <w:szCs w:val="26"/>
              </w:rPr>
              <w:t>VĂN PHÒNG CHÍNH PHỦ</w:t>
            </w:r>
          </w:p>
          <w:p w:rsidR="006B2F40" w:rsidRPr="003A676B" w:rsidRDefault="006B2F40" w:rsidP="00DE6BDB">
            <w:pPr>
              <w:ind w:right="-144"/>
              <w:jc w:val="center"/>
              <w:rPr>
                <w:b/>
                <w:bCs/>
                <w:color w:val="000000" w:themeColor="text1"/>
                <w:sz w:val="26"/>
                <w:szCs w:val="26"/>
                <w:vertAlign w:val="superscript"/>
              </w:rPr>
            </w:pPr>
            <w:r w:rsidRPr="003A676B">
              <w:rPr>
                <w:b/>
                <w:bCs/>
                <w:color w:val="000000" w:themeColor="text1"/>
                <w:sz w:val="26"/>
                <w:szCs w:val="26"/>
                <w:vertAlign w:val="superscript"/>
              </w:rPr>
              <w:t>_______________</w:t>
            </w:r>
          </w:p>
          <w:p w:rsidR="00494B0F" w:rsidRDefault="00494B0F" w:rsidP="00C553E6">
            <w:pPr>
              <w:jc w:val="center"/>
              <w:rPr>
                <w:noProof/>
                <w:color w:val="000000" w:themeColor="text1"/>
                <w:sz w:val="26"/>
                <w:szCs w:val="26"/>
              </w:rPr>
            </w:pPr>
          </w:p>
          <w:p w:rsidR="00C553E6" w:rsidRPr="003A676B" w:rsidRDefault="00C553E6" w:rsidP="00C553E6">
            <w:pPr>
              <w:jc w:val="center"/>
              <w:rPr>
                <w:noProof/>
                <w:color w:val="000000" w:themeColor="text1"/>
                <w:sz w:val="26"/>
                <w:szCs w:val="26"/>
              </w:rPr>
            </w:pPr>
            <w:r w:rsidRPr="003A676B">
              <w:rPr>
                <w:noProof/>
                <w:color w:val="000000" w:themeColor="text1"/>
                <w:sz w:val="26"/>
                <w:szCs w:val="26"/>
              </w:rPr>
              <w:t xml:space="preserve">Số:  </w:t>
            </w:r>
            <w:r w:rsidR="001A533F">
              <w:rPr>
                <w:noProof/>
                <w:color w:val="000000" w:themeColor="text1"/>
                <w:sz w:val="26"/>
                <w:szCs w:val="26"/>
              </w:rPr>
              <w:t xml:space="preserve">       </w:t>
            </w:r>
            <w:r w:rsidRPr="003A676B">
              <w:rPr>
                <w:noProof/>
                <w:color w:val="000000" w:themeColor="text1"/>
                <w:sz w:val="26"/>
                <w:szCs w:val="26"/>
              </w:rPr>
              <w:t>/</w:t>
            </w:r>
            <w:r w:rsidR="00DE6BDB" w:rsidRPr="003A676B">
              <w:rPr>
                <w:noProof/>
                <w:color w:val="000000" w:themeColor="text1"/>
                <w:sz w:val="26"/>
                <w:szCs w:val="26"/>
              </w:rPr>
              <w:t>BC-</w:t>
            </w:r>
            <w:r w:rsidRPr="003A676B">
              <w:rPr>
                <w:noProof/>
                <w:color w:val="000000" w:themeColor="text1"/>
                <w:sz w:val="26"/>
                <w:szCs w:val="26"/>
              </w:rPr>
              <w:t>VPCP</w:t>
            </w:r>
          </w:p>
          <w:p w:rsidR="00C553E6" w:rsidRPr="003A676B" w:rsidRDefault="00C553E6" w:rsidP="00C553E6">
            <w:pPr>
              <w:ind w:right="-108"/>
              <w:jc w:val="center"/>
              <w:rPr>
                <w:noProof/>
                <w:color w:val="000000" w:themeColor="text1"/>
                <w:sz w:val="26"/>
                <w:szCs w:val="26"/>
                <w:lang w:val="vi-VN"/>
              </w:rPr>
            </w:pPr>
          </w:p>
          <w:p w:rsidR="00845AF4" w:rsidRPr="003A676B" w:rsidRDefault="00845AF4" w:rsidP="006D0A4F">
            <w:pPr>
              <w:ind w:right="-144"/>
              <w:jc w:val="center"/>
              <w:rPr>
                <w:color w:val="000000" w:themeColor="text1"/>
                <w:sz w:val="26"/>
                <w:szCs w:val="26"/>
              </w:rPr>
            </w:pPr>
          </w:p>
        </w:tc>
        <w:tc>
          <w:tcPr>
            <w:tcW w:w="5670" w:type="dxa"/>
          </w:tcPr>
          <w:p w:rsidR="006B2F40" w:rsidRPr="003A676B" w:rsidRDefault="006B2F40">
            <w:pPr>
              <w:pStyle w:val="Heading9"/>
              <w:spacing w:before="0" w:after="0"/>
              <w:jc w:val="center"/>
              <w:rPr>
                <w:rFonts w:ascii="Times New Roman" w:hAnsi="Times New Roman" w:cs="Times New Roman"/>
                <w:b/>
                <w:bCs/>
                <w:color w:val="000000" w:themeColor="text1"/>
                <w:sz w:val="26"/>
                <w:szCs w:val="26"/>
              </w:rPr>
            </w:pPr>
            <w:r w:rsidRPr="003A676B">
              <w:rPr>
                <w:rFonts w:ascii="Times New Roman" w:hAnsi="Times New Roman" w:cs="Times New Roman"/>
                <w:b/>
                <w:bCs/>
                <w:color w:val="000000" w:themeColor="text1"/>
                <w:sz w:val="26"/>
                <w:szCs w:val="26"/>
              </w:rPr>
              <w:t xml:space="preserve">CỘNG HOÀ XÃ HỘI CHỦ NGHĨA VIỆT </w:t>
            </w:r>
            <w:smartTag w:uri="urn:schemas-microsoft-com:office:smarttags" w:element="place">
              <w:smartTag w:uri="urn:schemas-microsoft-com:office:smarttags" w:element="country-region">
                <w:r w:rsidRPr="003A676B">
                  <w:rPr>
                    <w:rFonts w:ascii="Times New Roman" w:hAnsi="Times New Roman" w:cs="Times New Roman"/>
                    <w:b/>
                    <w:bCs/>
                    <w:color w:val="000000" w:themeColor="text1"/>
                    <w:sz w:val="26"/>
                    <w:szCs w:val="26"/>
                  </w:rPr>
                  <w:t>NAM</w:t>
                </w:r>
              </w:smartTag>
            </w:smartTag>
          </w:p>
          <w:p w:rsidR="006B2F40" w:rsidRPr="003A676B" w:rsidRDefault="006B2F40">
            <w:pPr>
              <w:ind w:right="-144"/>
              <w:jc w:val="center"/>
              <w:rPr>
                <w:b/>
                <w:bCs/>
                <w:color w:val="000000" w:themeColor="text1"/>
              </w:rPr>
            </w:pPr>
            <w:r w:rsidRPr="003A676B">
              <w:rPr>
                <w:b/>
                <w:bCs/>
                <w:color w:val="000000" w:themeColor="text1"/>
              </w:rPr>
              <w:t>Độc lập - Tự do - Hạnh phúc</w:t>
            </w:r>
          </w:p>
          <w:p w:rsidR="006B2F40" w:rsidRPr="003A676B" w:rsidRDefault="006B2F40">
            <w:pPr>
              <w:ind w:right="-144"/>
              <w:jc w:val="center"/>
              <w:rPr>
                <w:b/>
                <w:bCs/>
                <w:color w:val="000000" w:themeColor="text1"/>
                <w:sz w:val="20"/>
                <w:szCs w:val="20"/>
                <w:vertAlign w:val="superscript"/>
              </w:rPr>
            </w:pPr>
            <w:r w:rsidRPr="003A676B">
              <w:rPr>
                <w:b/>
                <w:bCs/>
                <w:color w:val="000000" w:themeColor="text1"/>
                <w:sz w:val="20"/>
                <w:szCs w:val="20"/>
                <w:vertAlign w:val="superscript"/>
              </w:rPr>
              <w:t>___________________________________________________</w:t>
            </w:r>
          </w:p>
          <w:p w:rsidR="006B2F40" w:rsidRPr="003A676B" w:rsidRDefault="00AC267A" w:rsidP="00190CC7">
            <w:pPr>
              <w:jc w:val="center"/>
              <w:rPr>
                <w:i/>
                <w:color w:val="000000" w:themeColor="text1"/>
              </w:rPr>
            </w:pPr>
            <w:r w:rsidRPr="003A676B">
              <w:rPr>
                <w:i/>
                <w:iCs/>
                <w:color w:val="000000" w:themeColor="text1"/>
              </w:rPr>
              <w:t>Hà Nội, ngày</w:t>
            </w:r>
            <w:r w:rsidR="001B0C15" w:rsidRPr="003A676B">
              <w:rPr>
                <w:i/>
                <w:iCs/>
                <w:color w:val="000000" w:themeColor="text1"/>
              </w:rPr>
              <w:t xml:space="preserve"> </w:t>
            </w:r>
            <w:r w:rsidR="001A533F">
              <w:rPr>
                <w:i/>
                <w:iCs/>
                <w:color w:val="000000" w:themeColor="text1"/>
              </w:rPr>
              <w:t xml:space="preserve">    </w:t>
            </w:r>
            <w:r w:rsidR="001B0C15" w:rsidRPr="003A676B">
              <w:rPr>
                <w:i/>
                <w:iCs/>
                <w:color w:val="000000" w:themeColor="text1"/>
              </w:rPr>
              <w:t xml:space="preserve"> </w:t>
            </w:r>
            <w:r w:rsidRPr="003A676B">
              <w:rPr>
                <w:i/>
                <w:iCs/>
                <w:color w:val="000000" w:themeColor="text1"/>
              </w:rPr>
              <w:t xml:space="preserve">tháng </w:t>
            </w:r>
            <w:r w:rsidR="001A533F">
              <w:rPr>
                <w:i/>
                <w:iCs/>
                <w:color w:val="000000" w:themeColor="text1"/>
              </w:rPr>
              <w:t>10</w:t>
            </w:r>
            <w:r w:rsidRPr="003A676B">
              <w:rPr>
                <w:i/>
                <w:iCs/>
                <w:color w:val="000000" w:themeColor="text1"/>
              </w:rPr>
              <w:t xml:space="preserve"> năm </w:t>
            </w:r>
            <w:r w:rsidR="00E50ACF" w:rsidRPr="003A676B">
              <w:rPr>
                <w:i/>
                <w:iCs/>
                <w:color w:val="000000" w:themeColor="text1"/>
              </w:rPr>
              <w:t>20</w:t>
            </w:r>
            <w:r w:rsidR="00265638" w:rsidRPr="003A676B">
              <w:rPr>
                <w:i/>
                <w:iCs/>
                <w:color w:val="000000" w:themeColor="text1"/>
              </w:rPr>
              <w:t>2</w:t>
            </w:r>
            <w:r w:rsidR="000255CF" w:rsidRPr="003A676B">
              <w:rPr>
                <w:i/>
                <w:iCs/>
                <w:color w:val="000000" w:themeColor="text1"/>
              </w:rPr>
              <w:t>3</w:t>
            </w:r>
          </w:p>
        </w:tc>
      </w:tr>
    </w:tbl>
    <w:p w:rsidR="00190CC7" w:rsidRPr="003A676B" w:rsidRDefault="00190CC7" w:rsidP="008B397B">
      <w:pPr>
        <w:spacing w:line="340" w:lineRule="exact"/>
        <w:jc w:val="center"/>
        <w:rPr>
          <w:b/>
          <w:color w:val="000000" w:themeColor="text1"/>
        </w:rPr>
      </w:pPr>
      <w:r w:rsidRPr="003A676B">
        <w:rPr>
          <w:b/>
          <w:color w:val="000000" w:themeColor="text1"/>
        </w:rPr>
        <w:t xml:space="preserve">BÁO CÁO </w:t>
      </w:r>
    </w:p>
    <w:p w:rsidR="008B397B" w:rsidRDefault="00D80553" w:rsidP="008B397B">
      <w:pPr>
        <w:spacing w:line="330" w:lineRule="exact"/>
        <w:jc w:val="center"/>
        <w:rPr>
          <w:b/>
          <w:color w:val="000000" w:themeColor="text1"/>
        </w:rPr>
      </w:pPr>
      <w:bookmarkStart w:id="0" w:name="_Hlk123284245"/>
      <w:r w:rsidRPr="003A676B">
        <w:rPr>
          <w:b/>
          <w:color w:val="000000" w:themeColor="text1"/>
        </w:rPr>
        <w:t>Tình hình</w:t>
      </w:r>
      <w:r w:rsidR="00C64053">
        <w:rPr>
          <w:b/>
          <w:color w:val="000000" w:themeColor="text1"/>
          <w:lang w:val="vi-VN"/>
        </w:rPr>
        <w:t xml:space="preserve">, kết quả </w:t>
      </w:r>
      <w:r w:rsidRPr="003A676B">
        <w:rPr>
          <w:b/>
          <w:color w:val="000000" w:themeColor="text1"/>
        </w:rPr>
        <w:t xml:space="preserve">thực hiện công tác kiểm soát thủ tục hành chính, </w:t>
      </w:r>
      <w:r w:rsidR="00BD1EF5" w:rsidRPr="003A676B">
        <w:rPr>
          <w:b/>
          <w:color w:val="000000" w:themeColor="text1"/>
        </w:rPr>
        <w:t xml:space="preserve">    </w:t>
      </w:r>
    </w:p>
    <w:p w:rsidR="008B397B" w:rsidRDefault="00BD1EF5" w:rsidP="008B397B">
      <w:pPr>
        <w:spacing w:line="330" w:lineRule="exact"/>
        <w:jc w:val="center"/>
        <w:rPr>
          <w:rFonts w:ascii="Times New Roman Bold" w:hAnsi="Times New Roman Bold"/>
          <w:b/>
          <w:color w:val="000000" w:themeColor="text1"/>
          <w:spacing w:val="-4"/>
        </w:rPr>
      </w:pPr>
      <w:r w:rsidRPr="00516CC8">
        <w:rPr>
          <w:rFonts w:ascii="Times New Roman Bold" w:hAnsi="Times New Roman Bold"/>
          <w:b/>
          <w:color w:val="000000" w:themeColor="text1"/>
          <w:spacing w:val="-4"/>
        </w:rPr>
        <w:t xml:space="preserve">triển khai </w:t>
      </w:r>
      <w:r w:rsidR="00D80553" w:rsidRPr="00516CC8">
        <w:rPr>
          <w:rFonts w:ascii="Times New Roman Bold" w:hAnsi="Times New Roman Bold"/>
          <w:b/>
          <w:color w:val="000000" w:themeColor="text1"/>
          <w:spacing w:val="-4"/>
        </w:rPr>
        <w:t>c</w:t>
      </w:r>
      <w:r w:rsidR="00D80553" w:rsidRPr="00516CC8">
        <w:rPr>
          <w:rFonts w:ascii="Times New Roman Bold" w:hAnsi="Times New Roman Bold" w:hint="eastAsia"/>
          <w:b/>
          <w:color w:val="000000" w:themeColor="text1"/>
          <w:spacing w:val="-4"/>
        </w:rPr>
        <w:t>ơ</w:t>
      </w:r>
      <w:r w:rsidR="00D80553" w:rsidRPr="00516CC8">
        <w:rPr>
          <w:rFonts w:ascii="Times New Roman Bold" w:hAnsi="Times New Roman Bold"/>
          <w:b/>
          <w:color w:val="000000" w:themeColor="text1"/>
          <w:spacing w:val="-4"/>
        </w:rPr>
        <w:t xml:space="preserve"> chế một cửa, một cửa li</w:t>
      </w:r>
      <w:r w:rsidR="00D80553" w:rsidRPr="00516CC8">
        <w:rPr>
          <w:rFonts w:ascii="Times New Roman Bold" w:hAnsi="Times New Roman Bold" w:hint="eastAsia"/>
          <w:b/>
          <w:color w:val="000000" w:themeColor="text1"/>
          <w:spacing w:val="-4"/>
        </w:rPr>
        <w:t>ê</w:t>
      </w:r>
      <w:r w:rsidR="00D80553" w:rsidRPr="00516CC8">
        <w:rPr>
          <w:rFonts w:ascii="Times New Roman Bold" w:hAnsi="Times New Roman Bold"/>
          <w:b/>
          <w:color w:val="000000" w:themeColor="text1"/>
          <w:spacing w:val="-4"/>
        </w:rPr>
        <w:t>n th</w:t>
      </w:r>
      <w:r w:rsidR="00D80553" w:rsidRPr="00516CC8">
        <w:rPr>
          <w:rFonts w:ascii="Times New Roman Bold" w:hAnsi="Times New Roman Bold" w:hint="eastAsia"/>
          <w:b/>
          <w:color w:val="000000" w:themeColor="text1"/>
          <w:spacing w:val="-4"/>
        </w:rPr>
        <w:t>ô</w:t>
      </w:r>
      <w:r w:rsidR="00D80553" w:rsidRPr="00516CC8">
        <w:rPr>
          <w:rFonts w:ascii="Times New Roman Bold" w:hAnsi="Times New Roman Bold"/>
          <w:b/>
          <w:color w:val="000000" w:themeColor="text1"/>
          <w:spacing w:val="-4"/>
        </w:rPr>
        <w:t>ng v</w:t>
      </w:r>
      <w:r w:rsidR="00D80553" w:rsidRPr="00516CC8">
        <w:rPr>
          <w:rFonts w:ascii="Times New Roman Bold" w:hAnsi="Times New Roman Bold" w:hint="eastAsia"/>
          <w:b/>
          <w:color w:val="000000" w:themeColor="text1"/>
          <w:spacing w:val="-4"/>
        </w:rPr>
        <w:t>à</w:t>
      </w:r>
      <w:r w:rsidR="00D80553" w:rsidRPr="00516CC8">
        <w:rPr>
          <w:rFonts w:ascii="Times New Roman Bold" w:hAnsi="Times New Roman Bold"/>
          <w:b/>
          <w:color w:val="000000" w:themeColor="text1"/>
          <w:spacing w:val="-4"/>
        </w:rPr>
        <w:t xml:space="preserve"> thực hiện thủ tục</w:t>
      </w:r>
      <w:r w:rsidR="00A40865" w:rsidRPr="00516CC8">
        <w:rPr>
          <w:rFonts w:ascii="Times New Roman Bold" w:hAnsi="Times New Roman Bold"/>
          <w:b/>
          <w:color w:val="000000" w:themeColor="text1"/>
          <w:spacing w:val="-4"/>
        </w:rPr>
        <w:t xml:space="preserve"> </w:t>
      </w:r>
      <w:r w:rsidR="009471A6" w:rsidRPr="00516CC8">
        <w:rPr>
          <w:rFonts w:ascii="Times New Roman Bold" w:hAnsi="Times New Roman Bold"/>
          <w:b/>
          <w:color w:val="000000" w:themeColor="text1"/>
          <w:spacing w:val="-4"/>
        </w:rPr>
        <w:t>h</w:t>
      </w:r>
      <w:r w:rsidR="009471A6" w:rsidRPr="00516CC8">
        <w:rPr>
          <w:rFonts w:ascii="Times New Roman Bold" w:hAnsi="Times New Roman Bold" w:hint="eastAsia"/>
          <w:b/>
          <w:color w:val="000000" w:themeColor="text1"/>
          <w:spacing w:val="-4"/>
        </w:rPr>
        <w:t>à</w:t>
      </w:r>
      <w:r w:rsidR="009471A6" w:rsidRPr="00516CC8">
        <w:rPr>
          <w:rFonts w:ascii="Times New Roman Bold" w:hAnsi="Times New Roman Bold"/>
          <w:b/>
          <w:color w:val="000000" w:themeColor="text1"/>
          <w:spacing w:val="-4"/>
        </w:rPr>
        <w:t>nh ch</w:t>
      </w:r>
      <w:r w:rsidR="009471A6" w:rsidRPr="00516CC8">
        <w:rPr>
          <w:rFonts w:ascii="Times New Roman Bold" w:hAnsi="Times New Roman Bold" w:hint="eastAsia"/>
          <w:b/>
          <w:color w:val="000000" w:themeColor="text1"/>
          <w:spacing w:val="-4"/>
        </w:rPr>
        <w:t>í</w:t>
      </w:r>
      <w:r w:rsidR="009471A6" w:rsidRPr="00516CC8">
        <w:rPr>
          <w:rFonts w:ascii="Times New Roman Bold" w:hAnsi="Times New Roman Bold"/>
          <w:b/>
          <w:color w:val="000000" w:themeColor="text1"/>
          <w:spacing w:val="-4"/>
        </w:rPr>
        <w:t>nh</w:t>
      </w:r>
    </w:p>
    <w:p w:rsidR="008B397B" w:rsidRDefault="00D80553" w:rsidP="008B397B">
      <w:pPr>
        <w:spacing w:line="330" w:lineRule="exact"/>
        <w:jc w:val="center"/>
        <w:rPr>
          <w:rFonts w:ascii="Times New Roman Bold" w:hAnsi="Times New Roman Bold"/>
          <w:b/>
          <w:color w:val="000000" w:themeColor="text1"/>
        </w:rPr>
      </w:pPr>
      <w:r w:rsidRPr="00421135">
        <w:rPr>
          <w:rFonts w:ascii="Times New Roman Bold" w:hAnsi="Times New Roman Bold"/>
          <w:b/>
          <w:color w:val="000000" w:themeColor="text1"/>
        </w:rPr>
        <w:t>tr</w:t>
      </w:r>
      <w:r w:rsidRPr="00421135">
        <w:rPr>
          <w:rFonts w:ascii="Times New Roman Bold" w:hAnsi="Times New Roman Bold" w:hint="eastAsia"/>
          <w:b/>
          <w:color w:val="000000" w:themeColor="text1"/>
        </w:rPr>
        <w:t>ê</w:t>
      </w:r>
      <w:r w:rsidRPr="003A676B">
        <w:rPr>
          <w:rFonts w:ascii="Times New Roman Bold" w:hAnsi="Times New Roman Bold"/>
          <w:b/>
          <w:color w:val="000000" w:themeColor="text1"/>
        </w:rPr>
        <w:t>n m</w:t>
      </w:r>
      <w:r w:rsidRPr="003A676B">
        <w:rPr>
          <w:rFonts w:ascii="Times New Roman Bold" w:hAnsi="Times New Roman Bold" w:hint="eastAsia"/>
          <w:b/>
          <w:color w:val="000000" w:themeColor="text1"/>
        </w:rPr>
        <w:t>ô</w:t>
      </w:r>
      <w:r w:rsidRPr="003A676B">
        <w:rPr>
          <w:rFonts w:ascii="Times New Roman Bold" w:hAnsi="Times New Roman Bold"/>
          <w:b/>
          <w:color w:val="000000" w:themeColor="text1"/>
        </w:rPr>
        <w:t>i tr</w:t>
      </w:r>
      <w:r w:rsidRPr="003A676B">
        <w:rPr>
          <w:rFonts w:ascii="Times New Roman Bold" w:hAnsi="Times New Roman Bold" w:hint="eastAsia"/>
          <w:b/>
          <w:color w:val="000000" w:themeColor="text1"/>
        </w:rPr>
        <w:t>ư</w:t>
      </w:r>
      <w:r w:rsidRPr="003A676B">
        <w:rPr>
          <w:rFonts w:ascii="Times New Roman Bold" w:hAnsi="Times New Roman Bold"/>
          <w:b/>
          <w:color w:val="000000" w:themeColor="text1"/>
        </w:rPr>
        <w:t xml:space="preserve">ờng </w:t>
      </w:r>
      <w:r w:rsidRPr="003A676B">
        <w:rPr>
          <w:rFonts w:ascii="Times New Roman Bold" w:hAnsi="Times New Roman Bold" w:hint="eastAsia"/>
          <w:b/>
          <w:color w:val="000000" w:themeColor="text1"/>
        </w:rPr>
        <w:t>đ</w:t>
      </w:r>
      <w:r w:rsidRPr="003A676B">
        <w:rPr>
          <w:rFonts w:ascii="Times New Roman Bold" w:hAnsi="Times New Roman Bold"/>
          <w:b/>
          <w:color w:val="000000" w:themeColor="text1"/>
        </w:rPr>
        <w:t>iện tử tại c</w:t>
      </w:r>
      <w:r w:rsidRPr="003A676B">
        <w:rPr>
          <w:rFonts w:ascii="Times New Roman Bold" w:hAnsi="Times New Roman Bold" w:hint="eastAsia"/>
          <w:b/>
          <w:color w:val="000000" w:themeColor="text1"/>
        </w:rPr>
        <w:t>á</w:t>
      </w:r>
      <w:r w:rsidRPr="003A676B">
        <w:rPr>
          <w:rFonts w:ascii="Times New Roman Bold" w:hAnsi="Times New Roman Bold"/>
          <w:b/>
          <w:color w:val="000000" w:themeColor="text1"/>
        </w:rPr>
        <w:t xml:space="preserve">c </w:t>
      </w:r>
      <w:r w:rsidR="008D14DD" w:rsidRPr="003A676B">
        <w:rPr>
          <w:rFonts w:ascii="Times New Roman Bold" w:hAnsi="Times New Roman Bold"/>
          <w:b/>
          <w:color w:val="000000" w:themeColor="text1"/>
        </w:rPr>
        <w:t>b</w:t>
      </w:r>
      <w:r w:rsidRPr="003A676B">
        <w:rPr>
          <w:rFonts w:ascii="Times New Roman Bold" w:hAnsi="Times New Roman Bold"/>
          <w:b/>
          <w:color w:val="000000" w:themeColor="text1"/>
        </w:rPr>
        <w:t>ộ, ng</w:t>
      </w:r>
      <w:r w:rsidRPr="003A676B">
        <w:rPr>
          <w:rFonts w:ascii="Times New Roman Bold" w:hAnsi="Times New Roman Bold" w:hint="eastAsia"/>
          <w:b/>
          <w:color w:val="000000" w:themeColor="text1"/>
        </w:rPr>
        <w:t>à</w:t>
      </w:r>
      <w:r w:rsidRPr="003A676B">
        <w:rPr>
          <w:rFonts w:ascii="Times New Roman Bold" w:hAnsi="Times New Roman Bold"/>
          <w:b/>
          <w:color w:val="000000" w:themeColor="text1"/>
        </w:rPr>
        <w:t xml:space="preserve">nh, </w:t>
      </w:r>
      <w:r w:rsidRPr="003A676B">
        <w:rPr>
          <w:rFonts w:ascii="Times New Roman Bold" w:hAnsi="Times New Roman Bold" w:hint="eastAsia"/>
          <w:b/>
          <w:color w:val="000000" w:themeColor="text1"/>
        </w:rPr>
        <w:t>đ</w:t>
      </w:r>
      <w:r w:rsidRPr="003A676B">
        <w:rPr>
          <w:rFonts w:ascii="Times New Roman Bold" w:hAnsi="Times New Roman Bold"/>
          <w:b/>
          <w:color w:val="000000" w:themeColor="text1"/>
        </w:rPr>
        <w:t>ịa ph</w:t>
      </w:r>
      <w:r w:rsidRPr="003A676B">
        <w:rPr>
          <w:rFonts w:ascii="Times New Roman Bold" w:hAnsi="Times New Roman Bold" w:hint="eastAsia"/>
          <w:b/>
          <w:color w:val="000000" w:themeColor="text1"/>
        </w:rPr>
        <w:t>ươ</w:t>
      </w:r>
      <w:r w:rsidRPr="003A676B">
        <w:rPr>
          <w:rFonts w:ascii="Times New Roman Bold" w:hAnsi="Times New Roman Bold"/>
          <w:b/>
          <w:color w:val="000000" w:themeColor="text1"/>
        </w:rPr>
        <w:t xml:space="preserve">ng </w:t>
      </w:r>
    </w:p>
    <w:p w:rsidR="00D80553" w:rsidRPr="003A676B" w:rsidRDefault="00C7006D" w:rsidP="008B397B">
      <w:pPr>
        <w:spacing w:line="330" w:lineRule="exact"/>
        <w:jc w:val="center"/>
        <w:rPr>
          <w:rFonts w:ascii="Times New Roman Bold" w:hAnsi="Times New Roman Bold"/>
          <w:b/>
          <w:color w:val="000000" w:themeColor="text1"/>
        </w:rPr>
      </w:pPr>
      <w:r w:rsidRPr="003A676B">
        <w:rPr>
          <w:rFonts w:ascii="Times New Roman Bold" w:hAnsi="Times New Roman Bold"/>
          <w:b/>
          <w:color w:val="000000" w:themeColor="text1"/>
        </w:rPr>
        <w:t>Qu</w:t>
      </w:r>
      <w:r w:rsidRPr="003A676B">
        <w:rPr>
          <w:rFonts w:ascii="Times New Roman Bold" w:hAnsi="Times New Roman Bold" w:hint="eastAsia"/>
          <w:b/>
          <w:color w:val="000000" w:themeColor="text1"/>
        </w:rPr>
        <w:t>ý</w:t>
      </w:r>
      <w:r w:rsidRPr="003A676B">
        <w:rPr>
          <w:rFonts w:ascii="Times New Roman Bold" w:hAnsi="Times New Roman Bold"/>
          <w:b/>
          <w:color w:val="000000" w:themeColor="text1"/>
        </w:rPr>
        <w:t xml:space="preserve"> </w:t>
      </w:r>
      <w:r w:rsidR="001A533F">
        <w:rPr>
          <w:rFonts w:ascii="Times New Roman Bold" w:hAnsi="Times New Roman Bold"/>
          <w:b/>
          <w:color w:val="000000" w:themeColor="text1"/>
        </w:rPr>
        <w:t>I</w:t>
      </w:r>
      <w:r w:rsidRPr="003A676B">
        <w:rPr>
          <w:rFonts w:ascii="Times New Roman Bold" w:hAnsi="Times New Roman Bold"/>
          <w:b/>
          <w:color w:val="000000" w:themeColor="text1"/>
        </w:rPr>
        <w:t>I</w:t>
      </w:r>
      <w:r w:rsidR="00494A1E" w:rsidRPr="003A676B">
        <w:rPr>
          <w:rFonts w:ascii="Times New Roman Bold" w:hAnsi="Times New Roman Bold"/>
          <w:b/>
          <w:color w:val="000000" w:themeColor="text1"/>
        </w:rPr>
        <w:t>I</w:t>
      </w:r>
      <w:r w:rsidRPr="003A676B">
        <w:rPr>
          <w:rFonts w:ascii="Times New Roman Bold" w:hAnsi="Times New Roman Bold"/>
          <w:b/>
          <w:color w:val="000000" w:themeColor="text1"/>
        </w:rPr>
        <w:t xml:space="preserve"> </w:t>
      </w:r>
      <w:r w:rsidR="00D80553" w:rsidRPr="003A676B">
        <w:rPr>
          <w:rFonts w:ascii="Times New Roman Bold" w:hAnsi="Times New Roman Bold"/>
          <w:b/>
          <w:color w:val="000000" w:themeColor="text1"/>
        </w:rPr>
        <w:t>n</w:t>
      </w:r>
      <w:r w:rsidR="00D80553" w:rsidRPr="003A676B">
        <w:rPr>
          <w:rFonts w:ascii="Times New Roman Bold" w:hAnsi="Times New Roman Bold" w:hint="eastAsia"/>
          <w:b/>
          <w:color w:val="000000" w:themeColor="text1"/>
        </w:rPr>
        <w:t>ă</w:t>
      </w:r>
      <w:r w:rsidR="00D80553" w:rsidRPr="003A676B">
        <w:rPr>
          <w:rFonts w:ascii="Times New Roman Bold" w:hAnsi="Times New Roman Bold"/>
          <w:b/>
          <w:color w:val="000000" w:themeColor="text1"/>
        </w:rPr>
        <w:t>m 202</w:t>
      </w:r>
      <w:bookmarkEnd w:id="0"/>
      <w:r w:rsidRPr="003A676B">
        <w:rPr>
          <w:rFonts w:ascii="Times New Roman Bold" w:hAnsi="Times New Roman Bold"/>
          <w:b/>
          <w:color w:val="000000" w:themeColor="text1"/>
        </w:rPr>
        <w:t>3</w:t>
      </w:r>
    </w:p>
    <w:p w:rsidR="00454AC9" w:rsidRDefault="00454AC9" w:rsidP="00516CC8">
      <w:pPr>
        <w:spacing w:after="120" w:line="340" w:lineRule="exact"/>
        <w:jc w:val="center"/>
        <w:rPr>
          <w:color w:val="000000" w:themeColor="text1"/>
        </w:rPr>
      </w:pPr>
    </w:p>
    <w:p w:rsidR="00D80553" w:rsidRDefault="00D80553" w:rsidP="00516CC8">
      <w:pPr>
        <w:spacing w:after="120" w:line="340" w:lineRule="exact"/>
        <w:jc w:val="center"/>
        <w:rPr>
          <w:color w:val="000000" w:themeColor="text1"/>
        </w:rPr>
      </w:pPr>
      <w:r w:rsidRPr="00421135">
        <w:rPr>
          <w:color w:val="000000" w:themeColor="text1"/>
        </w:rPr>
        <w:t>Kính gửi: Thủ tướng Chính phủ.</w:t>
      </w:r>
    </w:p>
    <w:p w:rsidR="00454AC9" w:rsidRPr="00421135" w:rsidRDefault="00454AC9" w:rsidP="008B397B">
      <w:pPr>
        <w:spacing w:line="340" w:lineRule="exact"/>
        <w:jc w:val="center"/>
        <w:rPr>
          <w:color w:val="000000" w:themeColor="text1"/>
        </w:rPr>
      </w:pPr>
    </w:p>
    <w:p w:rsidR="00D80553" w:rsidRPr="00127448" w:rsidRDefault="00D80553" w:rsidP="0022666E">
      <w:pPr>
        <w:spacing w:after="80" w:line="340" w:lineRule="exact"/>
        <w:ind w:firstLine="709"/>
        <w:jc w:val="both"/>
        <w:rPr>
          <w:color w:val="000000" w:themeColor="text1"/>
        </w:rPr>
      </w:pPr>
      <w:r w:rsidRPr="00516CC8">
        <w:rPr>
          <w:color w:val="000000" w:themeColor="text1"/>
          <w:spacing w:val="-6"/>
        </w:rPr>
        <w:t xml:space="preserve">Thực hiện nhiệm vụ được Chính phủ, Thủ tướng Chính phủ giao, trên cơ sở tổng hợp báo cáo của </w:t>
      </w:r>
      <w:r w:rsidR="000A56D7">
        <w:rPr>
          <w:color w:val="000000" w:themeColor="text1"/>
          <w:spacing w:val="-6"/>
          <w:lang w:val="vi-VN"/>
        </w:rPr>
        <w:t xml:space="preserve">các </w:t>
      </w:r>
      <w:r w:rsidRPr="00516CC8">
        <w:rPr>
          <w:color w:val="000000" w:themeColor="text1"/>
          <w:spacing w:val="-6"/>
        </w:rPr>
        <w:t>bộ</w:t>
      </w:r>
      <w:r w:rsidR="000C4712" w:rsidRPr="00516CC8">
        <w:rPr>
          <w:color w:val="000000" w:themeColor="text1"/>
          <w:spacing w:val="-6"/>
        </w:rPr>
        <w:t>, ngành</w:t>
      </w:r>
      <w:r w:rsidRPr="00516CC8">
        <w:rPr>
          <w:color w:val="000000" w:themeColor="text1"/>
          <w:spacing w:val="-6"/>
        </w:rPr>
        <w:t xml:space="preserve">, </w:t>
      </w:r>
      <w:r w:rsidR="000A56D7">
        <w:rPr>
          <w:color w:val="000000" w:themeColor="text1"/>
          <w:spacing w:val="-6"/>
          <w:lang w:val="vi-VN"/>
        </w:rPr>
        <w:t>địa phương</w:t>
      </w:r>
      <w:r w:rsidR="00952A09" w:rsidRPr="00127448">
        <w:rPr>
          <w:color w:val="000000" w:themeColor="text1"/>
          <w:spacing w:val="-6"/>
        </w:rPr>
        <w:t>,</w:t>
      </w:r>
      <w:r w:rsidR="00952A09" w:rsidRPr="00127448">
        <w:rPr>
          <w:color w:val="000000" w:themeColor="text1"/>
        </w:rPr>
        <w:t xml:space="preserve"> </w:t>
      </w:r>
      <w:r w:rsidRPr="00127448">
        <w:rPr>
          <w:color w:val="000000" w:themeColor="text1"/>
        </w:rPr>
        <w:t xml:space="preserve">Văn phòng Chính phủ xin báo cáo </w:t>
      </w:r>
      <w:r w:rsidRPr="000A56D7">
        <w:rPr>
          <w:color w:val="000000" w:themeColor="text1"/>
          <w:spacing w:val="-4"/>
        </w:rPr>
        <w:t>Chính phủ, Thủ tướng Chính phủ về tình hình, kết quả thực hiện công tác kiểm soát</w:t>
      </w:r>
      <w:r w:rsidRPr="00127448">
        <w:rPr>
          <w:color w:val="000000" w:themeColor="text1"/>
        </w:rPr>
        <w:t xml:space="preserve"> thủ tục hành chính (TTHC), triển khai cơ chế một cửa, một cửa liên thông </w:t>
      </w:r>
      <w:r w:rsidR="005461F9" w:rsidRPr="00127448">
        <w:rPr>
          <w:color w:val="000000" w:themeColor="text1"/>
        </w:rPr>
        <w:t xml:space="preserve">(MC, MCLT) </w:t>
      </w:r>
      <w:r w:rsidRPr="00127448">
        <w:rPr>
          <w:color w:val="000000" w:themeColor="text1"/>
        </w:rPr>
        <w:t xml:space="preserve">và thực hiện TTHC trên môi trường điện tử tại các </w:t>
      </w:r>
      <w:r w:rsidR="00D80C9D" w:rsidRPr="00127448">
        <w:rPr>
          <w:color w:val="000000" w:themeColor="text1"/>
        </w:rPr>
        <w:t>b</w:t>
      </w:r>
      <w:r w:rsidRPr="00127448">
        <w:rPr>
          <w:color w:val="000000" w:themeColor="text1"/>
        </w:rPr>
        <w:t xml:space="preserve">ộ, ngành, địa phương </w:t>
      </w:r>
      <w:r w:rsidR="000A56D7">
        <w:rPr>
          <w:color w:val="000000" w:themeColor="text1"/>
          <w:lang w:val="vi-VN"/>
        </w:rPr>
        <w:t xml:space="preserve">trong </w:t>
      </w:r>
      <w:r w:rsidR="00C7006D" w:rsidRPr="00127448">
        <w:rPr>
          <w:color w:val="000000" w:themeColor="text1"/>
        </w:rPr>
        <w:t xml:space="preserve">Quý </w:t>
      </w:r>
      <w:r w:rsidR="001A533F">
        <w:rPr>
          <w:color w:val="000000" w:themeColor="text1"/>
        </w:rPr>
        <w:t>I</w:t>
      </w:r>
      <w:r w:rsidR="00C7006D" w:rsidRPr="00127448">
        <w:rPr>
          <w:color w:val="000000" w:themeColor="text1"/>
        </w:rPr>
        <w:t>I</w:t>
      </w:r>
      <w:r w:rsidR="00494A1E" w:rsidRPr="00127448">
        <w:rPr>
          <w:color w:val="000000" w:themeColor="text1"/>
        </w:rPr>
        <w:t>I</w:t>
      </w:r>
      <w:r w:rsidR="00C7006D" w:rsidRPr="00127448">
        <w:rPr>
          <w:color w:val="000000" w:themeColor="text1"/>
        </w:rPr>
        <w:t xml:space="preserve"> </w:t>
      </w:r>
      <w:r w:rsidRPr="00127448">
        <w:rPr>
          <w:color w:val="000000" w:themeColor="text1"/>
        </w:rPr>
        <w:t>năm 202</w:t>
      </w:r>
      <w:r w:rsidR="00C7006D" w:rsidRPr="00127448">
        <w:rPr>
          <w:color w:val="000000" w:themeColor="text1"/>
        </w:rPr>
        <w:t>3</w:t>
      </w:r>
      <w:r w:rsidRPr="00127448">
        <w:rPr>
          <w:color w:val="000000" w:themeColor="text1"/>
        </w:rPr>
        <w:t>, như sau:</w:t>
      </w:r>
    </w:p>
    <w:p w:rsidR="00D80553" w:rsidRPr="0077673C" w:rsidRDefault="00D80553" w:rsidP="0022666E">
      <w:pPr>
        <w:spacing w:after="80" w:line="340" w:lineRule="exact"/>
        <w:ind w:firstLine="709"/>
        <w:jc w:val="both"/>
        <w:rPr>
          <w:b/>
          <w:color w:val="000000" w:themeColor="text1"/>
          <w:sz w:val="26"/>
          <w:szCs w:val="26"/>
        </w:rPr>
      </w:pPr>
      <w:r w:rsidRPr="0077673C">
        <w:rPr>
          <w:b/>
          <w:color w:val="000000" w:themeColor="text1"/>
          <w:sz w:val="26"/>
          <w:szCs w:val="26"/>
        </w:rPr>
        <w:t>I. KẾT QUẢ ĐẠT ĐƯỢC</w:t>
      </w:r>
    </w:p>
    <w:p w:rsidR="00D80553" w:rsidRPr="00127448" w:rsidRDefault="00D80553" w:rsidP="0022666E">
      <w:pPr>
        <w:spacing w:after="80" w:line="340" w:lineRule="exact"/>
        <w:ind w:firstLine="709"/>
        <w:jc w:val="both"/>
        <w:rPr>
          <w:b/>
          <w:color w:val="000000" w:themeColor="text1"/>
        </w:rPr>
      </w:pPr>
      <w:r w:rsidRPr="00127448">
        <w:rPr>
          <w:b/>
          <w:color w:val="000000" w:themeColor="text1"/>
        </w:rPr>
        <w:t xml:space="preserve">1. </w:t>
      </w:r>
      <w:r w:rsidR="00C64053">
        <w:rPr>
          <w:b/>
          <w:color w:val="000000" w:themeColor="text1"/>
          <w:lang w:val="vi-VN"/>
        </w:rPr>
        <w:t>C</w:t>
      </w:r>
      <w:r w:rsidRPr="00127448">
        <w:rPr>
          <w:b/>
          <w:color w:val="000000" w:themeColor="text1"/>
        </w:rPr>
        <w:t>ông tác chỉ đạo, điều hành và hoàn thiện thể chế</w:t>
      </w:r>
    </w:p>
    <w:p w:rsidR="00E47234" w:rsidRPr="0077673C" w:rsidRDefault="00E47234" w:rsidP="0022666E">
      <w:pPr>
        <w:spacing w:after="80" w:line="340" w:lineRule="exact"/>
        <w:ind w:firstLine="709"/>
        <w:jc w:val="both"/>
        <w:rPr>
          <w:color w:val="000000" w:themeColor="text1"/>
          <w:spacing w:val="-6"/>
        </w:rPr>
      </w:pPr>
      <w:r w:rsidRPr="0077673C">
        <w:rPr>
          <w:color w:val="000000" w:themeColor="text1"/>
          <w:spacing w:val="-6"/>
        </w:rPr>
        <w:t xml:space="preserve">Chính phủ, Thủ tướng Chính phủ tiếp tục quan tâm lãnh đạo, chỉ đạo các bộ, ngành, địa phương </w:t>
      </w:r>
      <w:r w:rsidRPr="0077673C">
        <w:rPr>
          <w:color w:val="000000" w:themeColor="text1"/>
          <w:spacing w:val="-6"/>
          <w:shd w:val="clear" w:color="auto" w:fill="FFFFFF"/>
        </w:rPr>
        <w:t>quyết liệt rà soát và cương quyết cắt giảm, đơn giản hóa quy định, TTHC, tháo gỡ khó khăn cho sản xuất, kinh doanh</w:t>
      </w:r>
      <w:r w:rsidRPr="0077673C">
        <w:rPr>
          <w:rStyle w:val="FootnoteReference"/>
          <w:color w:val="000000" w:themeColor="text1"/>
          <w:spacing w:val="-6"/>
          <w:shd w:val="clear" w:color="auto" w:fill="FFFFFF"/>
        </w:rPr>
        <w:footnoteReference w:id="1"/>
      </w:r>
      <w:r w:rsidRPr="0077673C">
        <w:rPr>
          <w:color w:val="000000" w:themeColor="text1"/>
          <w:spacing w:val="-6"/>
          <w:shd w:val="clear" w:color="auto" w:fill="FFFFFF"/>
        </w:rPr>
        <w:t>;</w:t>
      </w:r>
      <w:r w:rsidRPr="0077673C">
        <w:rPr>
          <w:color w:val="000000" w:themeColor="text1"/>
          <w:spacing w:val="-6"/>
          <w:shd w:val="clear" w:color="auto" w:fill="FFFFFF"/>
          <w:lang w:val="vi-VN"/>
        </w:rPr>
        <w:t xml:space="preserve"> </w:t>
      </w:r>
      <w:r w:rsidRPr="0077673C">
        <w:rPr>
          <w:color w:val="000000" w:themeColor="text1"/>
          <w:spacing w:val="-6"/>
        </w:rPr>
        <w:t>thực hiện nghiêm việc kiểm soát các quy định về TTHC, yêu cầu, điều kiện kinh doanh, tiêu chuẩn, quy chuẩn kỹ thuật, chế độ báo cáo, danh mục hàng hóa kiểm tra chuyên ngành ngay trong quá trình xây dựng văn bản quy phạm pháp luật (VBQPPL), chỉ ban hành các TTHC, điều kiện kinh doanh, tiêu chuẩn, quy chuẩn kỹ thuật, chế độ báo cáo, danh mục hàng hóa kiểm tra chuyên ngành thật sự cần thiết, hợp lý, hợp pháp và tiết kiệm chi phí cho xã hội</w:t>
      </w:r>
      <w:r w:rsidRPr="0077673C">
        <w:rPr>
          <w:rStyle w:val="FootnoteReference"/>
          <w:color w:val="000000" w:themeColor="text1"/>
          <w:spacing w:val="-6"/>
        </w:rPr>
        <w:footnoteReference w:id="2"/>
      </w:r>
      <w:r>
        <w:rPr>
          <w:color w:val="000000" w:themeColor="text1"/>
          <w:spacing w:val="-6"/>
          <w:lang w:val="vi-VN"/>
        </w:rPr>
        <w:t xml:space="preserve">. </w:t>
      </w:r>
    </w:p>
    <w:p w:rsidR="00E47234" w:rsidRPr="00C64053" w:rsidRDefault="00E47234" w:rsidP="0022666E">
      <w:pPr>
        <w:spacing w:after="80" w:line="340" w:lineRule="exact"/>
        <w:ind w:firstLine="709"/>
        <w:jc w:val="both"/>
        <w:rPr>
          <w:color w:val="000000" w:themeColor="text1"/>
          <w:spacing w:val="-4"/>
          <w:lang w:val="vi-VN"/>
        </w:rPr>
      </w:pPr>
      <w:r w:rsidRPr="003671B1">
        <w:rPr>
          <w:color w:val="000000" w:themeColor="text1"/>
          <w:spacing w:val="-4"/>
        </w:rPr>
        <w:t xml:space="preserve">Thủ tướng Chính phủ </w:t>
      </w:r>
      <w:r w:rsidRPr="003671B1">
        <w:rPr>
          <w:color w:val="000000" w:themeColor="text1"/>
          <w:spacing w:val="-4"/>
          <w:lang w:eastAsia="vi-VN"/>
        </w:rPr>
        <w:t xml:space="preserve">đã </w:t>
      </w:r>
      <w:r w:rsidRPr="003671B1">
        <w:rPr>
          <w:spacing w:val="-4"/>
          <w:lang w:val="vi-VN"/>
        </w:rPr>
        <w:t xml:space="preserve">ban hành </w:t>
      </w:r>
      <w:r w:rsidRPr="003671B1">
        <w:rPr>
          <w:spacing w:val="-4"/>
        </w:rPr>
        <w:t>Công điện về việc chấn chỉnh, tăng cường trách nhiệm và nâng cao hiệu quả công tác cải cách TTHC, kịp thời tháo gỡ vướng mắc, khó khăn cho người dân, doanh nghiệp</w:t>
      </w:r>
      <w:r w:rsidRPr="003671B1">
        <w:rPr>
          <w:rStyle w:val="FootnoteReference"/>
          <w:spacing w:val="-4"/>
        </w:rPr>
        <w:footnoteReference w:id="3"/>
      </w:r>
      <w:r>
        <w:rPr>
          <w:spacing w:val="-4"/>
          <w:lang w:val="vi-VN"/>
        </w:rPr>
        <w:t xml:space="preserve">, </w:t>
      </w:r>
      <w:r w:rsidRPr="003671B1">
        <w:rPr>
          <w:color w:val="000000" w:themeColor="text1"/>
          <w:spacing w:val="-4"/>
        </w:rPr>
        <w:t>Kế hoạch cải cách TTHC trọng tâm 6 tháng cuối năm 2023</w:t>
      </w:r>
      <w:r w:rsidRPr="003671B1">
        <w:rPr>
          <w:rStyle w:val="FootnoteReference"/>
          <w:color w:val="000000" w:themeColor="text1"/>
          <w:spacing w:val="-4"/>
        </w:rPr>
        <w:footnoteReference w:id="4"/>
      </w:r>
      <w:r w:rsidRPr="003671B1">
        <w:rPr>
          <w:color w:val="000000" w:themeColor="text1"/>
          <w:spacing w:val="-4"/>
        </w:rPr>
        <w:t xml:space="preserve"> với các mục tiêu, nhiệm vụ cụ thể để </w:t>
      </w:r>
      <w:r w:rsidR="00EE78BF">
        <w:rPr>
          <w:color w:val="000000" w:themeColor="text1"/>
          <w:spacing w:val="-4"/>
        </w:rPr>
        <w:t xml:space="preserve">bộ, ngành, địa phương </w:t>
      </w:r>
      <w:r w:rsidRPr="003671B1">
        <w:rPr>
          <w:color w:val="000000" w:themeColor="text1"/>
          <w:spacing w:val="-4"/>
        </w:rPr>
        <w:t>tập trung thực hiện</w:t>
      </w:r>
      <w:r w:rsidRPr="003671B1">
        <w:rPr>
          <w:spacing w:val="-4"/>
          <w:lang w:val="vi-VN"/>
        </w:rPr>
        <w:t xml:space="preserve">; </w:t>
      </w:r>
      <w:r w:rsidR="00EE78BF">
        <w:rPr>
          <w:color w:val="000000" w:themeColor="text1"/>
          <w:spacing w:val="-4"/>
        </w:rPr>
        <w:t>đ</w:t>
      </w:r>
      <w:r w:rsidRPr="00C64053">
        <w:rPr>
          <w:color w:val="000000" w:themeColor="text1"/>
          <w:spacing w:val="-4"/>
          <w:lang w:val="vi-VN"/>
        </w:rPr>
        <w:t xml:space="preserve">ặc biệt, </w:t>
      </w:r>
      <w:r w:rsidRPr="00C64053">
        <w:rPr>
          <w:spacing w:val="-4"/>
          <w:lang w:eastAsia="vi-VN"/>
        </w:rPr>
        <w:t>đã thành lập Tổ công tác cải cách TTHC</w:t>
      </w:r>
      <w:r w:rsidRPr="00C64053">
        <w:rPr>
          <w:rStyle w:val="FootnoteReference"/>
          <w:spacing w:val="-4"/>
          <w:lang w:eastAsia="vi-VN"/>
        </w:rPr>
        <w:footnoteReference w:id="5"/>
      </w:r>
      <w:r w:rsidRPr="00C64053">
        <w:rPr>
          <w:spacing w:val="-4"/>
          <w:lang w:val="vi-VN" w:eastAsia="vi-VN"/>
        </w:rPr>
        <w:t xml:space="preserve"> </w:t>
      </w:r>
      <w:r w:rsidRPr="00C64053">
        <w:rPr>
          <w:color w:val="000000" w:themeColor="text1"/>
          <w:spacing w:val="-4"/>
          <w:lang w:val="vi-VN"/>
        </w:rPr>
        <w:t xml:space="preserve">để </w:t>
      </w:r>
      <w:r w:rsidRPr="00C64053">
        <w:rPr>
          <w:spacing w:val="-4"/>
          <w:lang w:eastAsia="vi-VN"/>
        </w:rPr>
        <w:t xml:space="preserve">chỉ đạo, đôn đốc các bộ, ngành, địa phương triển khai thực hiện </w:t>
      </w:r>
      <w:r w:rsidRPr="00C64053">
        <w:rPr>
          <w:color w:val="000000" w:themeColor="text1"/>
          <w:spacing w:val="-4"/>
          <w:lang w:val="vi-VN"/>
        </w:rPr>
        <w:t>hiệu quả, thực chất</w:t>
      </w:r>
      <w:r w:rsidRPr="00C64053">
        <w:rPr>
          <w:spacing w:val="-4"/>
          <w:lang w:eastAsia="vi-VN"/>
        </w:rPr>
        <w:t xml:space="preserve"> các nhiệm vụ cải cách TTHC</w:t>
      </w:r>
      <w:r w:rsidRPr="00C64053">
        <w:rPr>
          <w:color w:val="000000" w:themeColor="text1"/>
          <w:spacing w:val="-4"/>
          <w:lang w:val="vi-VN"/>
        </w:rPr>
        <w:t>,</w:t>
      </w:r>
      <w:r w:rsidRPr="00C64053">
        <w:rPr>
          <w:spacing w:val="-4"/>
          <w:lang w:eastAsia="vi-VN"/>
        </w:rPr>
        <w:t xml:space="preserve"> tăng cường kỷ luật, kỷ cương hành chính và nâng cao năng lực </w:t>
      </w:r>
      <w:r w:rsidRPr="00C64053">
        <w:rPr>
          <w:spacing w:val="-4"/>
          <w:lang w:eastAsia="vi-VN"/>
        </w:rPr>
        <w:lastRenderedPageBreak/>
        <w:t>phản ứng chính sách</w:t>
      </w:r>
      <w:r>
        <w:rPr>
          <w:spacing w:val="-4"/>
          <w:lang w:val="vi-VN" w:eastAsia="vi-VN"/>
        </w:rPr>
        <w:t xml:space="preserve">; </w:t>
      </w:r>
      <w:r w:rsidR="00EE78BF" w:rsidRPr="003671B1">
        <w:rPr>
          <w:spacing w:val="-4"/>
          <w:lang w:val="vi-VN"/>
        </w:rPr>
        <w:t xml:space="preserve">chỉ đạo </w:t>
      </w:r>
      <w:r w:rsidR="00EE78BF" w:rsidRPr="003671B1">
        <w:rPr>
          <w:spacing w:val="-4"/>
          <w:lang w:eastAsia="vi-VN"/>
        </w:rPr>
        <w:t>thành lập đoàn thanh tra công tác cải cách hành chính, kiểm soát TTHC tại một số bộ, ngành</w:t>
      </w:r>
      <w:r w:rsidR="00EE78BF" w:rsidRPr="003671B1">
        <w:rPr>
          <w:rStyle w:val="FootnoteReference"/>
          <w:spacing w:val="-4"/>
          <w:lang w:eastAsia="vi-VN"/>
        </w:rPr>
        <w:footnoteReference w:id="6"/>
      </w:r>
      <w:r w:rsidR="00B301DB">
        <w:rPr>
          <w:spacing w:val="-4"/>
          <w:lang w:eastAsia="vi-VN"/>
        </w:rPr>
        <w:t>, đồng thời,</w:t>
      </w:r>
      <w:r w:rsidR="00EE78BF">
        <w:rPr>
          <w:lang w:val="vi-VN" w:eastAsia="vi-VN"/>
        </w:rPr>
        <w:t xml:space="preserve"> </w:t>
      </w:r>
      <w:r>
        <w:rPr>
          <w:color w:val="000000" w:themeColor="text1"/>
          <w:spacing w:val="-6"/>
          <w:lang w:val="vi-VN"/>
        </w:rPr>
        <w:t>chỉ đạo</w:t>
      </w:r>
      <w:r w:rsidRPr="0077673C">
        <w:rPr>
          <w:color w:val="000000" w:themeColor="text1"/>
          <w:spacing w:val="-6"/>
          <w:lang w:val="vi-VN"/>
        </w:rPr>
        <w:t xml:space="preserve"> </w:t>
      </w:r>
      <w:r w:rsidRPr="0077673C">
        <w:rPr>
          <w:color w:val="000000" w:themeColor="text1"/>
          <w:spacing w:val="-6"/>
          <w:shd w:val="clear" w:color="auto" w:fill="FFFFFF"/>
        </w:rPr>
        <w:t xml:space="preserve">thúc đẩy công tác kiểm soát TTHC, triển khai cơ chế </w:t>
      </w:r>
      <w:r w:rsidRPr="00127448">
        <w:rPr>
          <w:color w:val="000000" w:themeColor="text1"/>
        </w:rPr>
        <w:t>MC, MCLT</w:t>
      </w:r>
      <w:r w:rsidRPr="0077673C">
        <w:rPr>
          <w:color w:val="000000" w:themeColor="text1"/>
          <w:spacing w:val="-6"/>
          <w:shd w:val="clear" w:color="auto" w:fill="FFFFFF"/>
        </w:rPr>
        <w:t xml:space="preserve"> và thực hiện TTHC trên môi trường điện tử tại các bộ, ngành, địa phương để tạo đột phá mạnh mẽ hơn nữa trong công tác này</w:t>
      </w:r>
      <w:r w:rsidRPr="0077673C">
        <w:rPr>
          <w:rStyle w:val="FootnoteReference"/>
          <w:color w:val="000000" w:themeColor="text1"/>
          <w:spacing w:val="-6"/>
          <w:shd w:val="clear" w:color="auto" w:fill="FFFFFF"/>
        </w:rPr>
        <w:footnoteReference w:id="7"/>
      </w:r>
      <w:r>
        <w:rPr>
          <w:color w:val="000000" w:themeColor="text1"/>
          <w:spacing w:val="-4"/>
          <w:lang w:val="vi-VN"/>
        </w:rPr>
        <w:t>.</w:t>
      </w:r>
    </w:p>
    <w:p w:rsidR="001713DC" w:rsidRPr="00AC7543" w:rsidRDefault="00E47234" w:rsidP="0022666E">
      <w:pPr>
        <w:shd w:val="clear" w:color="auto" w:fill="FFFFFF"/>
        <w:spacing w:after="80" w:line="340" w:lineRule="exact"/>
        <w:ind w:firstLine="709"/>
        <w:jc w:val="both"/>
        <w:rPr>
          <w:color w:val="FF0000"/>
          <w:spacing w:val="-2"/>
          <w:lang w:val="vi-VN"/>
        </w:rPr>
      </w:pPr>
      <w:r w:rsidRPr="001A4B12">
        <w:rPr>
          <w:color w:val="000000" w:themeColor="text1"/>
          <w:spacing w:val="-4"/>
          <w:lang w:val="vi-VN" w:eastAsia="vi-VN"/>
        </w:rPr>
        <w:t>C</w:t>
      </w:r>
      <w:r w:rsidRPr="001A4B12">
        <w:rPr>
          <w:color w:val="000000" w:themeColor="text1"/>
          <w:spacing w:val="-4"/>
          <w:lang w:eastAsia="vi-VN"/>
        </w:rPr>
        <w:t xml:space="preserve">ác bộ, ngành, địa phương đã đề ra nhiều nhiệm vụ, giải pháp </w:t>
      </w:r>
      <w:r w:rsidR="00B301DB" w:rsidRPr="001A4B12">
        <w:rPr>
          <w:color w:val="000000" w:themeColor="text1"/>
          <w:spacing w:val="-4"/>
          <w:lang w:eastAsia="vi-VN"/>
        </w:rPr>
        <w:t xml:space="preserve">cụ thể </w:t>
      </w:r>
      <w:r w:rsidRPr="001A4B12">
        <w:rPr>
          <w:color w:val="000000" w:themeColor="text1"/>
          <w:spacing w:val="-4"/>
          <w:lang w:eastAsia="vi-VN"/>
        </w:rPr>
        <w:t>để tổ chức triển khai thực hiện</w:t>
      </w:r>
      <w:r w:rsidRPr="001A4B12">
        <w:rPr>
          <w:color w:val="000000" w:themeColor="text1"/>
          <w:spacing w:val="-4"/>
          <w:lang w:val="vi-VN" w:eastAsia="vi-VN"/>
        </w:rPr>
        <w:t xml:space="preserve"> có hiệu quả </w:t>
      </w:r>
      <w:r w:rsidRPr="001A4B12">
        <w:rPr>
          <w:color w:val="000000" w:themeColor="text1"/>
          <w:spacing w:val="-4"/>
          <w:lang w:eastAsia="vi-VN"/>
        </w:rPr>
        <w:t>chỉ đạo của Chính phủ, Thủ tướng Chính phủ</w:t>
      </w:r>
      <w:r w:rsidRPr="001A4B12">
        <w:rPr>
          <w:color w:val="000000" w:themeColor="text1"/>
          <w:spacing w:val="-4"/>
          <w:lang w:val="vi-VN" w:eastAsia="vi-VN"/>
        </w:rPr>
        <w:t xml:space="preserve">. </w:t>
      </w:r>
      <w:r w:rsidR="001713DC" w:rsidRPr="00AC7543">
        <w:rPr>
          <w:color w:val="000000" w:themeColor="text1"/>
          <w:spacing w:val="-2"/>
        </w:rPr>
        <w:t xml:space="preserve">Bộ Nội vụ </w:t>
      </w:r>
      <w:r w:rsidR="00B556A5" w:rsidRPr="00AC7543">
        <w:rPr>
          <w:color w:val="000000" w:themeColor="text1"/>
          <w:spacing w:val="-2"/>
          <w:lang w:val="vi-VN"/>
        </w:rPr>
        <w:t xml:space="preserve">đã </w:t>
      </w:r>
      <w:r w:rsidR="001713DC" w:rsidRPr="00AC7543">
        <w:rPr>
          <w:color w:val="000000" w:themeColor="text1"/>
          <w:spacing w:val="-2"/>
        </w:rPr>
        <w:t xml:space="preserve">ban hành </w:t>
      </w:r>
      <w:r w:rsidR="00B556A5" w:rsidRPr="00AC7543">
        <w:rPr>
          <w:color w:val="000000" w:themeColor="text1"/>
          <w:spacing w:val="-2"/>
          <w:lang w:val="vi-VN"/>
        </w:rPr>
        <w:t xml:space="preserve">Thông tư </w:t>
      </w:r>
      <w:r w:rsidR="001713DC" w:rsidRPr="00AC7543">
        <w:rPr>
          <w:color w:val="000000" w:themeColor="text1"/>
          <w:spacing w:val="-2"/>
        </w:rPr>
        <w:t xml:space="preserve">hướng dẫn lưu trữ hồ sơ </w:t>
      </w:r>
      <w:r w:rsidR="00B556A5" w:rsidRPr="00AC7543">
        <w:rPr>
          <w:color w:val="000000" w:themeColor="text1"/>
          <w:spacing w:val="-2"/>
          <w:lang w:val="vi-VN"/>
        </w:rPr>
        <w:t>TTHC</w:t>
      </w:r>
      <w:r w:rsidR="001713DC" w:rsidRPr="00AC7543">
        <w:rPr>
          <w:color w:val="000000" w:themeColor="text1"/>
          <w:spacing w:val="-2"/>
        </w:rPr>
        <w:t xml:space="preserve"> điện tử</w:t>
      </w:r>
      <w:r w:rsidR="00B556A5" w:rsidRPr="00AC7543">
        <w:rPr>
          <w:rStyle w:val="FootnoteReference"/>
          <w:color w:val="000000" w:themeColor="text1"/>
          <w:spacing w:val="-2"/>
        </w:rPr>
        <w:footnoteReference w:id="8"/>
      </w:r>
      <w:r w:rsidR="00AC7543" w:rsidRPr="00AC7543">
        <w:rPr>
          <w:color w:val="000000" w:themeColor="text1"/>
          <w:spacing w:val="-2"/>
          <w:lang w:val="vi-VN"/>
        </w:rPr>
        <w:t xml:space="preserve"> là cơ sở để các </w:t>
      </w:r>
      <w:r w:rsidR="00AC7543" w:rsidRPr="00AC7543">
        <w:rPr>
          <w:color w:val="000000" w:themeColor="text1"/>
          <w:spacing w:val="-2"/>
        </w:rPr>
        <w:t>bộ, ngành, địa phương thực hiện lưu trữ hồ sơ, kết quả giải quyết TTHC; khai thác, tái sử dụng dữ liệu trong giải quyết TTHC</w:t>
      </w:r>
      <w:r w:rsidR="00AC7543" w:rsidRPr="00AC7543">
        <w:rPr>
          <w:color w:val="000000" w:themeColor="text1"/>
          <w:spacing w:val="-2"/>
          <w:lang w:val="vi-VN"/>
        </w:rPr>
        <w:t>.</w:t>
      </w:r>
    </w:p>
    <w:p w:rsidR="00D80553" w:rsidRPr="00516CC8" w:rsidRDefault="00D80553" w:rsidP="0022666E">
      <w:pPr>
        <w:spacing w:after="80" w:line="340" w:lineRule="exact"/>
        <w:ind w:firstLine="709"/>
        <w:jc w:val="both"/>
        <w:rPr>
          <w:b/>
          <w:color w:val="000000" w:themeColor="text1"/>
        </w:rPr>
      </w:pPr>
      <w:r w:rsidRPr="00516CC8">
        <w:rPr>
          <w:b/>
          <w:color w:val="000000" w:themeColor="text1"/>
        </w:rPr>
        <w:t xml:space="preserve">2. </w:t>
      </w:r>
      <w:r w:rsidR="00C64053">
        <w:rPr>
          <w:b/>
          <w:color w:val="000000" w:themeColor="text1"/>
          <w:lang w:val="vi-VN"/>
        </w:rPr>
        <w:t>C</w:t>
      </w:r>
      <w:r w:rsidR="0037143C" w:rsidRPr="00516CC8">
        <w:rPr>
          <w:rFonts w:hint="eastAsia"/>
          <w:b/>
          <w:color w:val="000000" w:themeColor="text1"/>
        </w:rPr>
        <w:t>ô</w:t>
      </w:r>
      <w:r w:rsidR="0037143C" w:rsidRPr="00516CC8">
        <w:rPr>
          <w:b/>
          <w:color w:val="000000" w:themeColor="text1"/>
        </w:rPr>
        <w:t>ng t</w:t>
      </w:r>
      <w:r w:rsidR="0037143C" w:rsidRPr="00516CC8">
        <w:rPr>
          <w:rFonts w:hint="eastAsia"/>
          <w:b/>
          <w:color w:val="000000" w:themeColor="text1"/>
        </w:rPr>
        <w:t>á</w:t>
      </w:r>
      <w:r w:rsidR="0037143C" w:rsidRPr="00516CC8">
        <w:rPr>
          <w:b/>
          <w:color w:val="000000" w:themeColor="text1"/>
        </w:rPr>
        <w:t xml:space="preserve">c </w:t>
      </w:r>
      <w:r w:rsidRPr="00516CC8">
        <w:rPr>
          <w:b/>
          <w:color w:val="000000" w:themeColor="text1"/>
        </w:rPr>
        <w:t>kiểm so</w:t>
      </w:r>
      <w:r w:rsidRPr="00516CC8">
        <w:rPr>
          <w:rFonts w:hint="eastAsia"/>
          <w:b/>
          <w:color w:val="000000" w:themeColor="text1"/>
        </w:rPr>
        <w:t>á</w:t>
      </w:r>
      <w:r w:rsidRPr="00516CC8">
        <w:rPr>
          <w:b/>
          <w:color w:val="000000" w:themeColor="text1"/>
        </w:rPr>
        <w:t>t TTHC</w:t>
      </w:r>
    </w:p>
    <w:p w:rsidR="0037143C" w:rsidRPr="00C64053" w:rsidRDefault="00D80553" w:rsidP="0022666E">
      <w:pPr>
        <w:pStyle w:val="BodyTextIndent"/>
        <w:tabs>
          <w:tab w:val="left" w:pos="840"/>
        </w:tabs>
        <w:spacing w:after="80" w:line="340" w:lineRule="exact"/>
        <w:ind w:left="0" w:firstLine="709"/>
        <w:jc w:val="both"/>
        <w:rPr>
          <w:i/>
          <w:color w:val="000000" w:themeColor="text1"/>
          <w:szCs w:val="28"/>
          <w:lang w:val="vi-VN"/>
        </w:rPr>
      </w:pPr>
      <w:r w:rsidRPr="001A533F">
        <w:rPr>
          <w:i/>
          <w:color w:val="000000" w:themeColor="text1"/>
          <w:szCs w:val="28"/>
        </w:rPr>
        <w:t>a)</w:t>
      </w:r>
      <w:r w:rsidR="003C0B98" w:rsidRPr="001A533F">
        <w:rPr>
          <w:i/>
          <w:color w:val="000000" w:themeColor="text1"/>
          <w:szCs w:val="28"/>
        </w:rPr>
        <w:t xml:space="preserve"> </w:t>
      </w:r>
      <w:r w:rsidR="003C0B98" w:rsidRPr="001A533F">
        <w:rPr>
          <w:rFonts w:hint="eastAsia"/>
          <w:i/>
          <w:color w:val="000000" w:themeColor="text1"/>
          <w:szCs w:val="28"/>
        </w:rPr>
        <w:t>Đ</w:t>
      </w:r>
      <w:r w:rsidRPr="001A533F">
        <w:rPr>
          <w:i/>
          <w:color w:val="000000" w:themeColor="text1"/>
          <w:szCs w:val="28"/>
        </w:rPr>
        <w:t>ánh giá tác động</w:t>
      </w:r>
      <w:r w:rsidR="004977B3" w:rsidRPr="001A533F">
        <w:rPr>
          <w:i/>
          <w:color w:val="000000" w:themeColor="text1"/>
          <w:szCs w:val="28"/>
        </w:rPr>
        <w:t>, thẩm định</w:t>
      </w:r>
      <w:r w:rsidRPr="001A533F">
        <w:rPr>
          <w:i/>
          <w:color w:val="000000" w:themeColor="text1"/>
          <w:szCs w:val="28"/>
        </w:rPr>
        <w:t xml:space="preserve"> TTHC</w:t>
      </w:r>
      <w:r w:rsidR="004977B3" w:rsidRPr="001A533F">
        <w:rPr>
          <w:i/>
          <w:color w:val="000000" w:themeColor="text1"/>
          <w:szCs w:val="28"/>
        </w:rPr>
        <w:t xml:space="preserve"> trong dự án, dự thảo </w:t>
      </w:r>
      <w:r w:rsidR="00C64053">
        <w:rPr>
          <w:i/>
          <w:color w:val="000000" w:themeColor="text1"/>
          <w:szCs w:val="28"/>
          <w:lang w:val="vi-VN"/>
        </w:rPr>
        <w:t>VBQPPL</w:t>
      </w:r>
    </w:p>
    <w:p w:rsidR="00B613B1" w:rsidRPr="0061785B" w:rsidRDefault="00127448" w:rsidP="0022666E">
      <w:pPr>
        <w:pStyle w:val="BodyTextIndent"/>
        <w:tabs>
          <w:tab w:val="left" w:pos="840"/>
        </w:tabs>
        <w:spacing w:after="80" w:line="340" w:lineRule="exact"/>
        <w:ind w:left="0" w:firstLine="709"/>
        <w:jc w:val="both"/>
        <w:rPr>
          <w:color w:val="000000" w:themeColor="text1"/>
          <w:szCs w:val="28"/>
        </w:rPr>
      </w:pPr>
      <w:r w:rsidRPr="0061785B">
        <w:rPr>
          <w:color w:val="000000" w:themeColor="text1"/>
          <w:szCs w:val="28"/>
        </w:rPr>
        <w:t>-</w:t>
      </w:r>
      <w:r w:rsidR="00FF4742" w:rsidRPr="0061785B">
        <w:rPr>
          <w:color w:val="000000" w:themeColor="text1"/>
          <w:szCs w:val="28"/>
        </w:rPr>
        <w:t xml:space="preserve"> </w:t>
      </w:r>
      <w:r w:rsidR="00FF4742" w:rsidRPr="0061785B">
        <w:rPr>
          <w:i/>
          <w:color w:val="000000" w:themeColor="text1"/>
          <w:szCs w:val="28"/>
        </w:rPr>
        <w:t>Về đánh giá tác động</w:t>
      </w:r>
      <w:r w:rsidR="0061785B" w:rsidRPr="0061785B">
        <w:rPr>
          <w:i/>
          <w:color w:val="000000" w:themeColor="text1"/>
          <w:szCs w:val="28"/>
          <w:lang w:val="vi-VN"/>
        </w:rPr>
        <w:t xml:space="preserve"> TTHC</w:t>
      </w:r>
      <w:r w:rsidR="00FF4742" w:rsidRPr="0061785B">
        <w:rPr>
          <w:color w:val="000000" w:themeColor="text1"/>
          <w:szCs w:val="28"/>
        </w:rPr>
        <w:t xml:space="preserve">: </w:t>
      </w:r>
      <w:r w:rsidR="001A533F" w:rsidRPr="0061785B">
        <w:rPr>
          <w:color w:val="000000" w:themeColor="text1"/>
          <w:szCs w:val="28"/>
        </w:rPr>
        <w:t>C</w:t>
      </w:r>
      <w:r w:rsidR="00FF4742" w:rsidRPr="0061785B">
        <w:rPr>
          <w:color w:val="000000" w:themeColor="text1"/>
          <w:szCs w:val="28"/>
        </w:rPr>
        <w:t xml:space="preserve">ác bộ, ngành, địa phương đã thực hiện đánh giá tác động đối với </w:t>
      </w:r>
      <w:r w:rsidR="00BF37AA" w:rsidRPr="0061785B">
        <w:rPr>
          <w:color w:val="000000" w:themeColor="text1"/>
          <w:szCs w:val="28"/>
          <w:lang w:val="vi-VN"/>
        </w:rPr>
        <w:t xml:space="preserve">402 </w:t>
      </w:r>
      <w:r w:rsidR="00FF4742" w:rsidRPr="0061785B">
        <w:rPr>
          <w:color w:val="000000" w:themeColor="text1"/>
          <w:szCs w:val="28"/>
        </w:rPr>
        <w:t xml:space="preserve">TTHC được quy định tại </w:t>
      </w:r>
      <w:r w:rsidR="00BF37AA" w:rsidRPr="0061785B">
        <w:rPr>
          <w:color w:val="000000" w:themeColor="text1"/>
          <w:szCs w:val="28"/>
          <w:lang w:val="vi-VN"/>
        </w:rPr>
        <w:t>44</w:t>
      </w:r>
      <w:r w:rsidR="00FF4742" w:rsidRPr="0061785B">
        <w:rPr>
          <w:color w:val="000000" w:themeColor="text1"/>
          <w:szCs w:val="28"/>
        </w:rPr>
        <w:t xml:space="preserve"> dự thảo </w:t>
      </w:r>
      <w:r w:rsidR="001A533F" w:rsidRPr="0061785B">
        <w:rPr>
          <w:color w:val="000000" w:themeColor="text1"/>
          <w:szCs w:val="28"/>
        </w:rPr>
        <w:t>VB</w:t>
      </w:r>
      <w:r w:rsidR="00FF4742" w:rsidRPr="0061785B">
        <w:rPr>
          <w:color w:val="000000" w:themeColor="text1"/>
          <w:szCs w:val="28"/>
        </w:rPr>
        <w:t>QPPL</w:t>
      </w:r>
      <w:r w:rsidR="00FF4742" w:rsidRPr="0061785B">
        <w:rPr>
          <w:rStyle w:val="FootnoteReference"/>
          <w:color w:val="000000" w:themeColor="text1"/>
          <w:szCs w:val="28"/>
        </w:rPr>
        <w:footnoteReference w:id="9"/>
      </w:r>
      <w:r w:rsidR="002F1BF3" w:rsidRPr="0061785B">
        <w:rPr>
          <w:color w:val="000000" w:themeColor="text1"/>
          <w:szCs w:val="28"/>
          <w:lang w:val="vi-VN"/>
        </w:rPr>
        <w:t>,</w:t>
      </w:r>
      <w:r w:rsidR="00B13A69">
        <w:rPr>
          <w:color w:val="000000" w:themeColor="text1"/>
          <w:szCs w:val="28"/>
          <w:lang w:val="vi-VN"/>
        </w:rPr>
        <w:t xml:space="preserve"> </w:t>
      </w:r>
      <w:r w:rsidR="002F1BF3" w:rsidRPr="0061785B">
        <w:rPr>
          <w:color w:val="000000" w:themeColor="text1"/>
          <w:szCs w:val="28"/>
          <w:lang w:val="vi-VN"/>
        </w:rPr>
        <w:t>t</w:t>
      </w:r>
      <w:r w:rsidR="00FF4742" w:rsidRPr="0061785B">
        <w:rPr>
          <w:color w:val="000000" w:themeColor="text1"/>
          <w:szCs w:val="28"/>
        </w:rPr>
        <w:t xml:space="preserve">rong đó, </w:t>
      </w:r>
      <w:r w:rsidR="00BF37AA" w:rsidRPr="0061785B">
        <w:rPr>
          <w:color w:val="000000" w:themeColor="text1"/>
          <w:szCs w:val="28"/>
          <w:lang w:val="vi-VN"/>
        </w:rPr>
        <w:t>124</w:t>
      </w:r>
      <w:r w:rsidR="00FF4742" w:rsidRPr="0061785B">
        <w:rPr>
          <w:color w:val="000000" w:themeColor="text1"/>
          <w:szCs w:val="28"/>
        </w:rPr>
        <w:t xml:space="preserve"> TTHC quy định mới, </w:t>
      </w:r>
      <w:r w:rsidR="00BF37AA" w:rsidRPr="0061785B">
        <w:rPr>
          <w:color w:val="000000" w:themeColor="text1"/>
          <w:szCs w:val="28"/>
          <w:lang w:val="vi-VN"/>
        </w:rPr>
        <w:t>251</w:t>
      </w:r>
      <w:r w:rsidR="00FF4742" w:rsidRPr="0061785B">
        <w:rPr>
          <w:color w:val="000000" w:themeColor="text1"/>
          <w:szCs w:val="28"/>
        </w:rPr>
        <w:t xml:space="preserve"> TTHC được sửa đổi, bổ sung, </w:t>
      </w:r>
      <w:r w:rsidR="00BF37AA" w:rsidRPr="0061785B">
        <w:rPr>
          <w:color w:val="000000" w:themeColor="text1"/>
          <w:szCs w:val="28"/>
          <w:lang w:val="vi-VN"/>
        </w:rPr>
        <w:t>24</w:t>
      </w:r>
      <w:r w:rsidR="00FF4742" w:rsidRPr="0061785B">
        <w:rPr>
          <w:color w:val="000000" w:themeColor="text1"/>
          <w:szCs w:val="28"/>
        </w:rPr>
        <w:t xml:space="preserve"> TTHC được bãi bỏ</w:t>
      </w:r>
      <w:r w:rsidR="002F1BF3" w:rsidRPr="0061785B">
        <w:rPr>
          <w:color w:val="000000" w:themeColor="text1"/>
          <w:szCs w:val="28"/>
        </w:rPr>
        <w:t xml:space="preserve"> (</w:t>
      </w:r>
      <w:r w:rsidR="002F1BF3" w:rsidRPr="0061785B">
        <w:rPr>
          <w:i/>
          <w:color w:val="000000" w:themeColor="text1"/>
          <w:szCs w:val="28"/>
        </w:rPr>
        <w:t>Chi tiết tại Phụ lục I</w:t>
      </w:r>
      <w:r w:rsidR="002F1BF3" w:rsidRPr="0061785B">
        <w:rPr>
          <w:color w:val="000000" w:themeColor="text1"/>
          <w:szCs w:val="28"/>
        </w:rPr>
        <w:t>)</w:t>
      </w:r>
      <w:r w:rsidR="00B613B1" w:rsidRPr="0061785B">
        <w:rPr>
          <w:color w:val="000000" w:themeColor="text1"/>
          <w:szCs w:val="28"/>
          <w:lang w:val="vi-VN"/>
        </w:rPr>
        <w:t xml:space="preserve">, nâng tổng số TTHC được </w:t>
      </w:r>
      <w:r w:rsidR="00B613B1" w:rsidRPr="0061785B">
        <w:rPr>
          <w:color w:val="000000" w:themeColor="text1"/>
          <w:szCs w:val="28"/>
        </w:rPr>
        <w:t xml:space="preserve">đánh giá tác động </w:t>
      </w:r>
      <w:r w:rsidR="00B613B1" w:rsidRPr="0061785B">
        <w:rPr>
          <w:color w:val="000000" w:themeColor="text1"/>
          <w:szCs w:val="28"/>
          <w:lang w:val="vi-VN"/>
        </w:rPr>
        <w:t>trong 3</w:t>
      </w:r>
      <w:r w:rsidR="001A533F" w:rsidRPr="0061785B">
        <w:rPr>
          <w:color w:val="000000" w:themeColor="text1"/>
          <w:szCs w:val="28"/>
        </w:rPr>
        <w:t xml:space="preserve"> quý </w:t>
      </w:r>
      <w:r w:rsidR="00C64053" w:rsidRPr="0061785B">
        <w:rPr>
          <w:color w:val="000000" w:themeColor="text1"/>
          <w:szCs w:val="28"/>
          <w:lang w:val="vi-VN"/>
        </w:rPr>
        <w:t xml:space="preserve">đầu năm </w:t>
      </w:r>
      <w:r w:rsidR="001A533F" w:rsidRPr="0061785B">
        <w:rPr>
          <w:color w:val="000000" w:themeColor="text1"/>
          <w:szCs w:val="28"/>
        </w:rPr>
        <w:t>2023</w:t>
      </w:r>
      <w:r w:rsidR="00B613B1" w:rsidRPr="0061785B">
        <w:rPr>
          <w:color w:val="000000" w:themeColor="text1"/>
          <w:szCs w:val="28"/>
          <w:lang w:val="vi-VN"/>
        </w:rPr>
        <w:t xml:space="preserve"> là</w:t>
      </w:r>
      <w:r w:rsidR="00BF37AA" w:rsidRPr="0061785B">
        <w:rPr>
          <w:color w:val="000000" w:themeColor="text1"/>
          <w:szCs w:val="28"/>
          <w:lang w:val="vi-VN"/>
        </w:rPr>
        <w:t xml:space="preserve"> 898 </w:t>
      </w:r>
      <w:r w:rsidR="00B613B1" w:rsidRPr="0061785B">
        <w:rPr>
          <w:color w:val="000000" w:themeColor="text1"/>
          <w:szCs w:val="28"/>
          <w:lang w:val="vi-VN"/>
        </w:rPr>
        <w:t>TTHC tại</w:t>
      </w:r>
      <w:r w:rsidR="00D9326D" w:rsidRPr="0061785B">
        <w:rPr>
          <w:color w:val="000000" w:themeColor="text1"/>
          <w:szCs w:val="28"/>
          <w:lang w:val="vi-VN"/>
        </w:rPr>
        <w:t xml:space="preserve"> 121</w:t>
      </w:r>
      <w:r w:rsidR="00B613B1" w:rsidRPr="0061785B">
        <w:rPr>
          <w:color w:val="000000" w:themeColor="text1"/>
          <w:szCs w:val="28"/>
        </w:rPr>
        <w:t xml:space="preserve"> dự thảo VBQPPL.</w:t>
      </w:r>
    </w:p>
    <w:p w:rsidR="00FF4742" w:rsidRPr="00B13A69" w:rsidRDefault="00127448" w:rsidP="0022666E">
      <w:pPr>
        <w:pStyle w:val="BodyTextIndent"/>
        <w:tabs>
          <w:tab w:val="left" w:pos="840"/>
        </w:tabs>
        <w:spacing w:after="80" w:line="340" w:lineRule="exact"/>
        <w:ind w:left="0" w:firstLine="709"/>
        <w:jc w:val="both"/>
        <w:rPr>
          <w:color w:val="000000" w:themeColor="text1"/>
          <w:szCs w:val="28"/>
        </w:rPr>
      </w:pPr>
      <w:r w:rsidRPr="00B13A69">
        <w:rPr>
          <w:color w:val="000000" w:themeColor="text1"/>
          <w:szCs w:val="28"/>
        </w:rPr>
        <w:t>-</w:t>
      </w:r>
      <w:r w:rsidR="00FF4742" w:rsidRPr="00B13A69">
        <w:rPr>
          <w:color w:val="000000" w:themeColor="text1"/>
          <w:szCs w:val="28"/>
        </w:rPr>
        <w:t xml:space="preserve"> </w:t>
      </w:r>
      <w:r w:rsidR="00FF4742" w:rsidRPr="00B13A69">
        <w:rPr>
          <w:i/>
          <w:color w:val="000000" w:themeColor="text1"/>
          <w:szCs w:val="28"/>
        </w:rPr>
        <w:t>Về thẩm định</w:t>
      </w:r>
      <w:r w:rsidR="0061785B" w:rsidRPr="00B13A69">
        <w:rPr>
          <w:i/>
          <w:color w:val="000000" w:themeColor="text1"/>
          <w:szCs w:val="28"/>
          <w:lang w:val="vi-VN"/>
        </w:rPr>
        <w:t xml:space="preserve"> TTHC</w:t>
      </w:r>
      <w:r w:rsidR="00FF4742" w:rsidRPr="00B13A69">
        <w:rPr>
          <w:color w:val="000000" w:themeColor="text1"/>
          <w:szCs w:val="28"/>
        </w:rPr>
        <w:t xml:space="preserve">: </w:t>
      </w:r>
      <w:r w:rsidR="001A533F" w:rsidRPr="00B13A69">
        <w:rPr>
          <w:color w:val="000000" w:themeColor="text1"/>
          <w:szCs w:val="28"/>
        </w:rPr>
        <w:t>C</w:t>
      </w:r>
      <w:r w:rsidR="00FF4742" w:rsidRPr="00B13A69">
        <w:rPr>
          <w:color w:val="000000" w:themeColor="text1"/>
          <w:szCs w:val="28"/>
        </w:rPr>
        <w:t xml:space="preserve">ác bộ, ngành, địa phương đã thực hiện thẩm định đối với </w:t>
      </w:r>
      <w:r w:rsidR="00F578F1" w:rsidRPr="00B13A69">
        <w:rPr>
          <w:color w:val="000000" w:themeColor="text1"/>
          <w:szCs w:val="28"/>
          <w:lang w:val="vi-VN"/>
        </w:rPr>
        <w:t xml:space="preserve">468 </w:t>
      </w:r>
      <w:r w:rsidR="00FF4742" w:rsidRPr="00B13A69">
        <w:rPr>
          <w:color w:val="000000" w:themeColor="text1"/>
          <w:szCs w:val="28"/>
        </w:rPr>
        <w:t xml:space="preserve">TTHC quy định tại </w:t>
      </w:r>
      <w:r w:rsidR="00F578F1" w:rsidRPr="00B13A69">
        <w:rPr>
          <w:color w:val="000000" w:themeColor="text1"/>
          <w:szCs w:val="28"/>
          <w:lang w:val="vi-VN"/>
        </w:rPr>
        <w:t>58</w:t>
      </w:r>
      <w:r w:rsidR="00FF4742" w:rsidRPr="00B13A69">
        <w:rPr>
          <w:color w:val="000000" w:themeColor="text1"/>
          <w:szCs w:val="28"/>
        </w:rPr>
        <w:t xml:space="preserve"> </w:t>
      </w:r>
      <w:r w:rsidR="001A533F" w:rsidRPr="00B13A69">
        <w:rPr>
          <w:color w:val="000000" w:themeColor="text1"/>
          <w:szCs w:val="28"/>
        </w:rPr>
        <w:t>VB</w:t>
      </w:r>
      <w:r w:rsidR="00FF4742" w:rsidRPr="00B13A69">
        <w:rPr>
          <w:color w:val="000000" w:themeColor="text1"/>
          <w:szCs w:val="28"/>
        </w:rPr>
        <w:t>QPPL</w:t>
      </w:r>
      <w:r w:rsidR="00FF4742" w:rsidRPr="00B13A69">
        <w:rPr>
          <w:rStyle w:val="FootnoteReference"/>
          <w:color w:val="000000" w:themeColor="text1"/>
          <w:szCs w:val="28"/>
        </w:rPr>
        <w:footnoteReference w:id="10"/>
      </w:r>
      <w:r w:rsidR="00B13A69" w:rsidRPr="00B13A69">
        <w:rPr>
          <w:color w:val="000000" w:themeColor="text1"/>
          <w:szCs w:val="28"/>
          <w:lang w:val="vi-VN"/>
        </w:rPr>
        <w:t xml:space="preserve"> </w:t>
      </w:r>
      <w:r w:rsidR="00B13A69" w:rsidRPr="00B13A69">
        <w:rPr>
          <w:color w:val="000000" w:themeColor="text1"/>
          <w:szCs w:val="28"/>
        </w:rPr>
        <w:t>(</w:t>
      </w:r>
      <w:r w:rsidR="00B13A69" w:rsidRPr="00B13A69">
        <w:rPr>
          <w:i/>
          <w:color w:val="000000" w:themeColor="text1"/>
          <w:szCs w:val="28"/>
        </w:rPr>
        <w:t>Chi tiết tại Phụ lục II</w:t>
      </w:r>
      <w:r w:rsidR="00B13A69" w:rsidRPr="00B13A69">
        <w:rPr>
          <w:color w:val="000000" w:themeColor="text1"/>
          <w:szCs w:val="28"/>
        </w:rPr>
        <w:t>).</w:t>
      </w:r>
      <w:r w:rsidR="00B613B1" w:rsidRPr="00B13A69">
        <w:rPr>
          <w:color w:val="000000" w:themeColor="text1"/>
          <w:szCs w:val="28"/>
          <w:lang w:val="vi-VN"/>
        </w:rPr>
        <w:t xml:space="preserve"> Tính 3</w:t>
      </w:r>
      <w:r w:rsidR="00B613B1" w:rsidRPr="00B13A69">
        <w:rPr>
          <w:color w:val="000000" w:themeColor="text1"/>
          <w:szCs w:val="28"/>
        </w:rPr>
        <w:t xml:space="preserve"> quý </w:t>
      </w:r>
      <w:r w:rsidR="00B613B1" w:rsidRPr="00B13A69">
        <w:rPr>
          <w:color w:val="000000" w:themeColor="text1"/>
          <w:szCs w:val="28"/>
          <w:lang w:val="vi-VN"/>
        </w:rPr>
        <w:t xml:space="preserve">đầu năm </w:t>
      </w:r>
      <w:r w:rsidR="00B613B1" w:rsidRPr="00B13A69">
        <w:rPr>
          <w:color w:val="000000" w:themeColor="text1"/>
          <w:szCs w:val="28"/>
        </w:rPr>
        <w:t>2023</w:t>
      </w:r>
      <w:r w:rsidR="00B613B1" w:rsidRPr="00B13A69">
        <w:rPr>
          <w:color w:val="000000" w:themeColor="text1"/>
          <w:szCs w:val="28"/>
          <w:lang w:val="vi-VN"/>
        </w:rPr>
        <w:t>, c</w:t>
      </w:r>
      <w:r w:rsidR="00B613B1" w:rsidRPr="00B13A69">
        <w:rPr>
          <w:color w:val="000000" w:themeColor="text1"/>
          <w:szCs w:val="28"/>
        </w:rPr>
        <w:t xml:space="preserve">ác bộ, ngành, địa phương đã thẩm định đối với </w:t>
      </w:r>
      <w:r w:rsidR="00B13A69" w:rsidRPr="00B13A69">
        <w:rPr>
          <w:color w:val="000000" w:themeColor="text1"/>
          <w:szCs w:val="28"/>
          <w:lang w:val="vi-VN"/>
        </w:rPr>
        <w:t>983</w:t>
      </w:r>
      <w:r w:rsidR="00B613B1" w:rsidRPr="00B13A69">
        <w:rPr>
          <w:color w:val="000000" w:themeColor="text1"/>
          <w:szCs w:val="28"/>
        </w:rPr>
        <w:t xml:space="preserve"> TTHC quy định tại </w:t>
      </w:r>
      <w:r w:rsidR="00B13A69" w:rsidRPr="00B13A69">
        <w:rPr>
          <w:color w:val="000000" w:themeColor="text1"/>
          <w:szCs w:val="28"/>
          <w:lang w:val="vi-VN"/>
        </w:rPr>
        <w:t>134</w:t>
      </w:r>
      <w:r w:rsidR="00B613B1" w:rsidRPr="00B13A69">
        <w:rPr>
          <w:color w:val="000000" w:themeColor="text1"/>
          <w:szCs w:val="28"/>
        </w:rPr>
        <w:t xml:space="preserve"> VBQPPL</w:t>
      </w:r>
      <w:r w:rsidR="00B13A69" w:rsidRPr="00B13A69">
        <w:rPr>
          <w:color w:val="000000" w:themeColor="text1"/>
          <w:szCs w:val="28"/>
          <w:lang w:val="vi-VN"/>
        </w:rPr>
        <w:t>.</w:t>
      </w:r>
    </w:p>
    <w:p w:rsidR="00D80553" w:rsidRPr="004D11B3" w:rsidRDefault="0000320D" w:rsidP="0022666E">
      <w:pPr>
        <w:spacing w:after="80" w:line="340" w:lineRule="exact"/>
        <w:ind w:firstLine="709"/>
        <w:jc w:val="both"/>
        <w:rPr>
          <w:bCs/>
          <w:i/>
          <w:color w:val="000000" w:themeColor="text1"/>
        </w:rPr>
      </w:pPr>
      <w:r w:rsidRPr="004D11B3">
        <w:rPr>
          <w:rFonts w:eastAsia="Calibri"/>
          <w:i/>
          <w:color w:val="000000" w:themeColor="text1"/>
        </w:rPr>
        <w:t>b</w:t>
      </w:r>
      <w:r w:rsidR="006315EA" w:rsidRPr="004D11B3">
        <w:rPr>
          <w:bCs/>
          <w:i/>
          <w:color w:val="000000" w:themeColor="text1"/>
        </w:rPr>
        <w:t>)</w:t>
      </w:r>
      <w:r w:rsidR="00D80553" w:rsidRPr="004D11B3">
        <w:rPr>
          <w:bCs/>
          <w:i/>
          <w:color w:val="000000" w:themeColor="text1"/>
        </w:rPr>
        <w:t xml:space="preserve"> </w:t>
      </w:r>
      <w:r w:rsidR="009C02E7" w:rsidRPr="004D11B3">
        <w:rPr>
          <w:bCs/>
          <w:i/>
          <w:color w:val="000000" w:themeColor="text1"/>
        </w:rPr>
        <w:t>C</w:t>
      </w:r>
      <w:r w:rsidR="00D80553" w:rsidRPr="004D11B3">
        <w:rPr>
          <w:bCs/>
          <w:i/>
          <w:color w:val="000000" w:themeColor="text1"/>
        </w:rPr>
        <w:t xml:space="preserve">ông bố, công khai TTHC </w:t>
      </w:r>
    </w:p>
    <w:p w:rsidR="0059495C" w:rsidRDefault="001A533F" w:rsidP="0022666E">
      <w:pPr>
        <w:spacing w:after="80" w:line="340" w:lineRule="exact"/>
        <w:ind w:firstLine="709"/>
        <w:jc w:val="both"/>
        <w:rPr>
          <w:color w:val="000000" w:themeColor="text1"/>
          <w:spacing w:val="-6"/>
          <w:lang w:val="vi-VN"/>
        </w:rPr>
      </w:pPr>
      <w:r w:rsidRPr="00830109">
        <w:rPr>
          <w:color w:val="000000" w:themeColor="text1"/>
          <w:spacing w:val="-4"/>
        </w:rPr>
        <w:t xml:space="preserve">Các bộ, ngành đã ban hành </w:t>
      </w:r>
      <w:r w:rsidR="00A47FA7" w:rsidRPr="00830109">
        <w:rPr>
          <w:color w:val="000000" w:themeColor="text1"/>
          <w:spacing w:val="-4"/>
          <w:lang w:val="vi-VN"/>
        </w:rPr>
        <w:t>5</w:t>
      </w:r>
      <w:r w:rsidR="00F71EDE" w:rsidRPr="00830109">
        <w:rPr>
          <w:color w:val="000000" w:themeColor="text1"/>
          <w:spacing w:val="-4"/>
          <w:lang w:val="vi-VN"/>
        </w:rPr>
        <w:t>3</w:t>
      </w:r>
      <w:r w:rsidRPr="00830109">
        <w:rPr>
          <w:color w:val="000000" w:themeColor="text1"/>
          <w:spacing w:val="-4"/>
        </w:rPr>
        <w:t xml:space="preserve"> quyết định công bố </w:t>
      </w:r>
      <w:r w:rsidR="00830109" w:rsidRPr="00830109">
        <w:rPr>
          <w:color w:val="000000" w:themeColor="text1"/>
          <w:spacing w:val="-4"/>
          <w:lang w:val="vi-VN"/>
        </w:rPr>
        <w:t>586 TTHC tại 54 VBQPPL</w:t>
      </w:r>
      <w:r w:rsidR="00E14744">
        <w:rPr>
          <w:color w:val="000000" w:themeColor="text1"/>
          <w:spacing w:val="-4"/>
        </w:rPr>
        <w:t xml:space="preserve"> (</w:t>
      </w:r>
      <w:r w:rsidR="00E14744">
        <w:rPr>
          <w:i/>
          <w:color w:val="000000" w:themeColor="text1"/>
          <w:spacing w:val="-4"/>
        </w:rPr>
        <w:t>t</w:t>
      </w:r>
      <w:r w:rsidR="00E14744" w:rsidRPr="00E14744">
        <w:rPr>
          <w:i/>
          <w:color w:val="000000" w:themeColor="text1"/>
          <w:spacing w:val="-4"/>
        </w:rPr>
        <w:t>rong đó: quy định mới 85 TTHC, sửa đổi, bổ sung 386 TTHC, bãi bỏ</w:t>
      </w:r>
      <w:r w:rsidR="00E14744">
        <w:rPr>
          <w:i/>
          <w:color w:val="000000" w:themeColor="text1"/>
          <w:spacing w:val="-4"/>
        </w:rPr>
        <w:t xml:space="preserve"> </w:t>
      </w:r>
      <w:r w:rsidR="00E14744" w:rsidRPr="00E14744">
        <w:rPr>
          <w:i/>
          <w:color w:val="000000" w:themeColor="text1"/>
          <w:spacing w:val="-4"/>
        </w:rPr>
        <w:t>115 TTHC</w:t>
      </w:r>
      <w:r w:rsidR="00E14744">
        <w:rPr>
          <w:color w:val="000000" w:themeColor="text1"/>
          <w:spacing w:val="-4"/>
        </w:rPr>
        <w:t>)</w:t>
      </w:r>
      <w:r w:rsidR="009471A6">
        <w:rPr>
          <w:color w:val="000000" w:themeColor="text1"/>
          <w:spacing w:val="-4"/>
          <w:lang w:val="vi-VN"/>
        </w:rPr>
        <w:t>,</w:t>
      </w:r>
      <w:r w:rsidR="00830109" w:rsidRPr="00830109">
        <w:rPr>
          <w:color w:val="000000" w:themeColor="text1"/>
          <w:spacing w:val="-4"/>
          <w:lang w:val="vi-VN"/>
        </w:rPr>
        <w:t xml:space="preserve"> </w:t>
      </w:r>
      <w:r w:rsidR="004D11B3" w:rsidRPr="00830109">
        <w:rPr>
          <w:color w:val="000000" w:themeColor="text1"/>
          <w:spacing w:val="-4"/>
        </w:rPr>
        <w:t xml:space="preserve">đã cập nhật, </w:t>
      </w:r>
      <w:r w:rsidRPr="00830109">
        <w:rPr>
          <w:color w:val="000000" w:themeColor="text1"/>
          <w:spacing w:val="-4"/>
        </w:rPr>
        <w:t xml:space="preserve">công khai </w:t>
      </w:r>
      <w:r w:rsidR="00830109" w:rsidRPr="00830109">
        <w:rPr>
          <w:color w:val="000000" w:themeColor="text1"/>
          <w:spacing w:val="-4"/>
          <w:lang w:val="vi-VN"/>
        </w:rPr>
        <w:t>458</w:t>
      </w:r>
      <w:r w:rsidRPr="00830109">
        <w:rPr>
          <w:color w:val="000000" w:themeColor="text1"/>
          <w:spacing w:val="-4"/>
        </w:rPr>
        <w:t xml:space="preserve"> TTHC</w:t>
      </w:r>
      <w:r w:rsidR="009462D7" w:rsidRPr="00830109">
        <w:rPr>
          <w:color w:val="000000" w:themeColor="text1"/>
          <w:spacing w:val="-4"/>
          <w:lang w:val="vi-VN"/>
        </w:rPr>
        <w:t>;</w:t>
      </w:r>
      <w:r w:rsidR="004D11B3" w:rsidRPr="00830109">
        <w:rPr>
          <w:color w:val="000000" w:themeColor="text1"/>
          <w:spacing w:val="-4"/>
        </w:rPr>
        <w:t xml:space="preserve"> </w:t>
      </w:r>
      <w:r w:rsidR="00812442">
        <w:rPr>
          <w:color w:val="000000" w:themeColor="text1"/>
          <w:lang w:val="vi-VN"/>
        </w:rPr>
        <w:t>c</w:t>
      </w:r>
      <w:r w:rsidR="00812442" w:rsidRPr="00830109">
        <w:rPr>
          <w:color w:val="000000" w:themeColor="text1"/>
        </w:rPr>
        <w:t xml:space="preserve">ác địa phương đã ban hành </w:t>
      </w:r>
      <w:r w:rsidR="00812442" w:rsidRPr="00830109">
        <w:rPr>
          <w:color w:val="000000" w:themeColor="text1"/>
          <w:lang w:val="vi-VN"/>
        </w:rPr>
        <w:t>1.266</w:t>
      </w:r>
      <w:r w:rsidR="00812442" w:rsidRPr="00830109">
        <w:rPr>
          <w:color w:val="000000" w:themeColor="text1"/>
        </w:rPr>
        <w:t xml:space="preserve"> quyết định công bố </w:t>
      </w:r>
      <w:r w:rsidR="00812442" w:rsidRPr="00830109">
        <w:rPr>
          <w:color w:val="000000" w:themeColor="text1"/>
          <w:lang w:val="vi-VN"/>
        </w:rPr>
        <w:t>tổng số 10.561</w:t>
      </w:r>
      <w:r w:rsidR="00812442" w:rsidRPr="00830109">
        <w:rPr>
          <w:color w:val="000000" w:themeColor="text1"/>
        </w:rPr>
        <w:t xml:space="preserve"> </w:t>
      </w:r>
      <w:r w:rsidR="00812442" w:rsidRPr="00830109">
        <w:rPr>
          <w:color w:val="000000" w:themeColor="text1"/>
          <w:spacing w:val="-6"/>
        </w:rPr>
        <w:t>TTHC và danh mục TTHC</w:t>
      </w:r>
      <w:r w:rsidR="00E14744">
        <w:rPr>
          <w:color w:val="000000" w:themeColor="text1"/>
          <w:spacing w:val="-6"/>
        </w:rPr>
        <w:t xml:space="preserve"> </w:t>
      </w:r>
      <w:r w:rsidR="00E14744">
        <w:rPr>
          <w:color w:val="000000" w:themeColor="text1"/>
          <w:spacing w:val="-4"/>
        </w:rPr>
        <w:t>(</w:t>
      </w:r>
      <w:r w:rsidR="00E14744">
        <w:rPr>
          <w:i/>
          <w:color w:val="000000" w:themeColor="text1"/>
          <w:spacing w:val="-4"/>
        </w:rPr>
        <w:t>t</w:t>
      </w:r>
      <w:r w:rsidR="00E14744" w:rsidRPr="00E14744">
        <w:rPr>
          <w:i/>
          <w:color w:val="000000" w:themeColor="text1"/>
          <w:spacing w:val="-4"/>
        </w:rPr>
        <w:t xml:space="preserve">rong đó: quy định mới </w:t>
      </w:r>
      <w:r w:rsidR="00E14744">
        <w:rPr>
          <w:i/>
          <w:color w:val="000000" w:themeColor="text1"/>
          <w:spacing w:val="-4"/>
        </w:rPr>
        <w:t>2.651</w:t>
      </w:r>
      <w:r w:rsidR="00E14744" w:rsidRPr="00E14744">
        <w:rPr>
          <w:i/>
          <w:color w:val="000000" w:themeColor="text1"/>
          <w:spacing w:val="-4"/>
        </w:rPr>
        <w:t xml:space="preserve"> TTHC, sửa đổi, bổ sung </w:t>
      </w:r>
      <w:r w:rsidR="00E14744">
        <w:rPr>
          <w:i/>
          <w:color w:val="000000" w:themeColor="text1"/>
          <w:spacing w:val="-4"/>
        </w:rPr>
        <w:t>5.850</w:t>
      </w:r>
      <w:r w:rsidR="00E14744" w:rsidRPr="00E14744">
        <w:rPr>
          <w:i/>
          <w:color w:val="000000" w:themeColor="text1"/>
          <w:spacing w:val="-4"/>
        </w:rPr>
        <w:t xml:space="preserve"> TTHC, bãi bỏ</w:t>
      </w:r>
      <w:r w:rsidR="00E14744">
        <w:rPr>
          <w:i/>
          <w:color w:val="000000" w:themeColor="text1"/>
          <w:spacing w:val="-4"/>
        </w:rPr>
        <w:t xml:space="preserve"> 2.060</w:t>
      </w:r>
      <w:r w:rsidR="00E14744" w:rsidRPr="00E14744">
        <w:rPr>
          <w:i/>
          <w:color w:val="000000" w:themeColor="text1"/>
          <w:spacing w:val="-4"/>
        </w:rPr>
        <w:t xml:space="preserve"> TTHC</w:t>
      </w:r>
      <w:r w:rsidR="00E14744">
        <w:rPr>
          <w:color w:val="000000" w:themeColor="text1"/>
          <w:spacing w:val="-4"/>
        </w:rPr>
        <w:t>)</w:t>
      </w:r>
      <w:r w:rsidR="00812442" w:rsidRPr="00830109">
        <w:rPr>
          <w:color w:val="000000" w:themeColor="text1"/>
          <w:spacing w:val="-6"/>
        </w:rPr>
        <w:t xml:space="preserve">, đã cập nhật, công khai </w:t>
      </w:r>
      <w:r w:rsidR="00812442" w:rsidRPr="00830109">
        <w:rPr>
          <w:color w:val="000000" w:themeColor="text1"/>
          <w:spacing w:val="-6"/>
          <w:lang w:val="vi-VN"/>
        </w:rPr>
        <w:t>8.799</w:t>
      </w:r>
      <w:r w:rsidR="00812442" w:rsidRPr="00830109">
        <w:rPr>
          <w:color w:val="000000" w:themeColor="text1"/>
          <w:spacing w:val="-6"/>
        </w:rPr>
        <w:t xml:space="preserve"> TTHC và danh mục TTHC</w:t>
      </w:r>
      <w:r w:rsidR="00812442">
        <w:rPr>
          <w:color w:val="000000" w:themeColor="text1"/>
          <w:spacing w:val="-6"/>
          <w:lang w:val="vi-VN"/>
        </w:rPr>
        <w:t xml:space="preserve"> </w:t>
      </w:r>
      <w:r w:rsidR="00812442" w:rsidRPr="00B13A69">
        <w:rPr>
          <w:color w:val="000000" w:themeColor="text1"/>
        </w:rPr>
        <w:t>(</w:t>
      </w:r>
      <w:r w:rsidR="00812442" w:rsidRPr="00B13A69">
        <w:rPr>
          <w:i/>
          <w:color w:val="000000" w:themeColor="text1"/>
        </w:rPr>
        <w:t xml:space="preserve">Chi tiết tại Phụ lục </w:t>
      </w:r>
      <w:r w:rsidR="00812442">
        <w:rPr>
          <w:i/>
          <w:color w:val="000000" w:themeColor="text1"/>
          <w:lang w:val="vi-VN"/>
        </w:rPr>
        <w:t>I</w:t>
      </w:r>
      <w:r w:rsidR="00812442" w:rsidRPr="00B13A69">
        <w:rPr>
          <w:i/>
          <w:color w:val="000000" w:themeColor="text1"/>
        </w:rPr>
        <w:t>II</w:t>
      </w:r>
      <w:r w:rsidR="00812442" w:rsidRPr="00B13A69">
        <w:rPr>
          <w:color w:val="000000" w:themeColor="text1"/>
        </w:rPr>
        <w:t>).</w:t>
      </w:r>
      <w:r w:rsidR="00812442">
        <w:rPr>
          <w:color w:val="000000" w:themeColor="text1"/>
          <w:spacing w:val="-6"/>
          <w:lang w:val="vi-VN"/>
        </w:rPr>
        <w:t xml:space="preserve"> </w:t>
      </w:r>
    </w:p>
    <w:p w:rsidR="00FF4742" w:rsidRPr="00FE04C3" w:rsidRDefault="00812442" w:rsidP="0022666E">
      <w:pPr>
        <w:spacing w:after="80" w:line="340" w:lineRule="exact"/>
        <w:ind w:firstLine="709"/>
        <w:jc w:val="both"/>
        <w:rPr>
          <w:color w:val="000000" w:themeColor="text1"/>
          <w:spacing w:val="-4"/>
        </w:rPr>
      </w:pPr>
      <w:r w:rsidRPr="00FE04C3">
        <w:rPr>
          <w:color w:val="000000" w:themeColor="text1"/>
          <w:spacing w:val="-4"/>
          <w:lang w:val="vi-VN"/>
        </w:rPr>
        <w:t>T</w:t>
      </w:r>
      <w:r w:rsidR="00D261AF" w:rsidRPr="00FE04C3">
        <w:rPr>
          <w:spacing w:val="-4"/>
          <w:lang w:val="vi-VN"/>
        </w:rPr>
        <w:t xml:space="preserve">heo </w:t>
      </w:r>
      <w:r w:rsidR="001A4B12">
        <w:rPr>
          <w:spacing w:val="-4"/>
        </w:rPr>
        <w:t xml:space="preserve">nhóm </w:t>
      </w:r>
      <w:r w:rsidR="00D261AF" w:rsidRPr="00FE04C3">
        <w:rPr>
          <w:spacing w:val="-4"/>
          <w:lang w:val="vi-VN"/>
        </w:rPr>
        <w:t xml:space="preserve">chỉ số đánh giá về công khai, minh bạch </w:t>
      </w:r>
      <w:r w:rsidR="002F6E11" w:rsidRPr="00FE04C3">
        <w:rPr>
          <w:spacing w:val="-4"/>
          <w:lang w:val="vi-VN"/>
        </w:rPr>
        <w:t xml:space="preserve">trong </w:t>
      </w:r>
      <w:r w:rsidR="00D261AF" w:rsidRPr="00FE04C3">
        <w:rPr>
          <w:spacing w:val="-4"/>
          <w:lang w:val="vi-VN"/>
        </w:rPr>
        <w:t xml:space="preserve">Bộ </w:t>
      </w:r>
      <w:r w:rsidR="00D261AF" w:rsidRPr="00FE04C3">
        <w:rPr>
          <w:spacing w:val="-4"/>
        </w:rPr>
        <w:t xml:space="preserve">chỉ số phục vụ người dân, doanh nghiệp trên Cổng </w:t>
      </w:r>
      <w:r w:rsidR="002F6E11" w:rsidRPr="00FE04C3">
        <w:rPr>
          <w:spacing w:val="-4"/>
          <w:lang w:val="vi-VN"/>
        </w:rPr>
        <w:t>Dịch vụ công quốc gia (</w:t>
      </w:r>
      <w:r w:rsidR="00D261AF" w:rsidRPr="00FE04C3">
        <w:rPr>
          <w:spacing w:val="-4"/>
        </w:rPr>
        <w:t>DVCQG</w:t>
      </w:r>
      <w:r w:rsidR="002F6E11" w:rsidRPr="00FE04C3">
        <w:rPr>
          <w:spacing w:val="-4"/>
          <w:lang w:val="vi-VN"/>
        </w:rPr>
        <w:t>)</w:t>
      </w:r>
      <w:r w:rsidR="00D261AF" w:rsidRPr="00FE04C3">
        <w:rPr>
          <w:spacing w:val="-4"/>
          <w:lang w:val="vi-VN"/>
        </w:rPr>
        <w:t>,</w:t>
      </w:r>
      <w:r w:rsidR="00D261AF" w:rsidRPr="00FE04C3">
        <w:rPr>
          <w:color w:val="000000" w:themeColor="text1"/>
          <w:spacing w:val="-4"/>
          <w:lang w:val="vi-VN"/>
        </w:rPr>
        <w:t xml:space="preserve"> </w:t>
      </w:r>
      <w:r w:rsidR="009462D7" w:rsidRPr="00FE04C3">
        <w:rPr>
          <w:color w:val="000000" w:themeColor="text1"/>
          <w:spacing w:val="-4"/>
          <w:lang w:val="vi-VN"/>
        </w:rPr>
        <w:t>t</w:t>
      </w:r>
      <w:r w:rsidR="00394046" w:rsidRPr="00FE04C3">
        <w:rPr>
          <w:color w:val="000000" w:themeColor="text1"/>
          <w:spacing w:val="-4"/>
          <w:shd w:val="clear" w:color="auto" w:fill="FFFFFF"/>
        </w:rPr>
        <w:t xml:space="preserve">ỷ lệ công bố </w:t>
      </w:r>
      <w:r w:rsidR="009471A6" w:rsidRPr="00FE04C3">
        <w:rPr>
          <w:color w:val="000000" w:themeColor="text1"/>
          <w:spacing w:val="-4"/>
          <w:shd w:val="clear" w:color="auto" w:fill="FFFFFF"/>
          <w:lang w:val="vi-VN"/>
        </w:rPr>
        <w:t xml:space="preserve">TTHC </w:t>
      </w:r>
      <w:r w:rsidR="00394046" w:rsidRPr="00FE04C3">
        <w:rPr>
          <w:color w:val="000000" w:themeColor="text1"/>
          <w:spacing w:val="-4"/>
          <w:shd w:val="clear" w:color="auto" w:fill="FFFFFF"/>
        </w:rPr>
        <w:t xml:space="preserve">đúng hạn </w:t>
      </w:r>
      <w:r w:rsidR="0059495C" w:rsidRPr="00FE04C3">
        <w:rPr>
          <w:color w:val="000000" w:themeColor="text1"/>
          <w:spacing w:val="-4"/>
          <w:lang w:val="vi-VN"/>
        </w:rPr>
        <w:t xml:space="preserve">của các bộ, ngành chỉ </w:t>
      </w:r>
      <w:r w:rsidR="00394046" w:rsidRPr="00FE04C3">
        <w:rPr>
          <w:color w:val="000000" w:themeColor="text1"/>
          <w:spacing w:val="-4"/>
          <w:shd w:val="clear" w:color="auto" w:fill="FFFFFF"/>
        </w:rPr>
        <w:t xml:space="preserve">đạt </w:t>
      </w:r>
      <w:r w:rsidR="004D11B3" w:rsidRPr="00FE04C3">
        <w:rPr>
          <w:color w:val="000000" w:themeColor="text1"/>
          <w:spacing w:val="-4"/>
          <w:shd w:val="clear" w:color="auto" w:fill="FFFFFF"/>
        </w:rPr>
        <w:t>dưới 10</w:t>
      </w:r>
      <w:r w:rsidR="00394046" w:rsidRPr="00FE04C3">
        <w:rPr>
          <w:color w:val="000000" w:themeColor="text1"/>
          <w:spacing w:val="-4"/>
          <w:shd w:val="clear" w:color="auto" w:fill="FFFFFF"/>
        </w:rPr>
        <w:t>%</w:t>
      </w:r>
      <w:r w:rsidR="00830109" w:rsidRPr="00FE04C3">
        <w:rPr>
          <w:color w:val="000000" w:themeColor="text1"/>
          <w:spacing w:val="-4"/>
          <w:shd w:val="clear" w:color="auto" w:fill="FFFFFF"/>
          <w:lang w:val="vi-VN"/>
        </w:rPr>
        <w:t xml:space="preserve"> và</w:t>
      </w:r>
      <w:r w:rsidR="00394046" w:rsidRPr="00FE04C3">
        <w:rPr>
          <w:color w:val="000000" w:themeColor="text1"/>
          <w:spacing w:val="-4"/>
          <w:shd w:val="clear" w:color="auto" w:fill="FFFFFF"/>
        </w:rPr>
        <w:t xml:space="preserve"> công khai đúng hạn đạt </w:t>
      </w:r>
      <w:r w:rsidR="004D11B3" w:rsidRPr="00FE04C3">
        <w:rPr>
          <w:color w:val="000000" w:themeColor="text1"/>
          <w:spacing w:val="-4"/>
          <w:shd w:val="clear" w:color="auto" w:fill="FFFFFF"/>
        </w:rPr>
        <w:t>60,44</w:t>
      </w:r>
      <w:r w:rsidR="00394046" w:rsidRPr="00FE04C3">
        <w:rPr>
          <w:color w:val="000000" w:themeColor="text1"/>
          <w:spacing w:val="-4"/>
          <w:shd w:val="clear" w:color="auto" w:fill="FFFFFF"/>
        </w:rPr>
        <w:t>% (</w:t>
      </w:r>
      <w:r w:rsidR="004D11B3" w:rsidRPr="00FE04C3">
        <w:rPr>
          <w:i/>
          <w:color w:val="000000" w:themeColor="text1"/>
          <w:spacing w:val="-4"/>
          <w:shd w:val="clear" w:color="auto" w:fill="FFFFFF"/>
        </w:rPr>
        <w:t xml:space="preserve">tăng 0,64% </w:t>
      </w:r>
      <w:r w:rsidR="00394046" w:rsidRPr="00FE04C3">
        <w:rPr>
          <w:i/>
          <w:color w:val="000000" w:themeColor="text1"/>
          <w:spacing w:val="-4"/>
          <w:shd w:val="clear" w:color="auto" w:fill="FFFFFF"/>
        </w:rPr>
        <w:t>so với Quý II/2023</w:t>
      </w:r>
      <w:r w:rsidR="00394046" w:rsidRPr="00FE04C3">
        <w:rPr>
          <w:color w:val="000000" w:themeColor="text1"/>
          <w:spacing w:val="-4"/>
          <w:shd w:val="clear" w:color="auto" w:fill="FFFFFF"/>
        </w:rPr>
        <w:t>)</w:t>
      </w:r>
      <w:r w:rsidRPr="00FE04C3">
        <w:rPr>
          <w:color w:val="000000" w:themeColor="text1"/>
          <w:spacing w:val="-4"/>
          <w:shd w:val="clear" w:color="auto" w:fill="FFFFFF"/>
          <w:lang w:val="vi-VN"/>
        </w:rPr>
        <w:t>; tại các địa phương,</w:t>
      </w:r>
      <w:r w:rsidR="009462D7" w:rsidRPr="00FE04C3">
        <w:rPr>
          <w:color w:val="000000" w:themeColor="text1"/>
          <w:spacing w:val="-4"/>
          <w:lang w:val="vi-VN"/>
        </w:rPr>
        <w:t xml:space="preserve"> t</w:t>
      </w:r>
      <w:r w:rsidR="004D11B3" w:rsidRPr="00FE04C3">
        <w:rPr>
          <w:color w:val="000000" w:themeColor="text1"/>
          <w:spacing w:val="-4"/>
          <w:shd w:val="clear" w:color="auto" w:fill="FFFFFF"/>
        </w:rPr>
        <w:t xml:space="preserve">ỷ lệ công bố </w:t>
      </w:r>
      <w:r w:rsidR="009471A6" w:rsidRPr="00FE04C3">
        <w:rPr>
          <w:color w:val="000000" w:themeColor="text1"/>
          <w:spacing w:val="-4"/>
          <w:shd w:val="clear" w:color="auto" w:fill="FFFFFF"/>
          <w:lang w:val="vi-VN"/>
        </w:rPr>
        <w:t xml:space="preserve">TTHC </w:t>
      </w:r>
      <w:r w:rsidR="004D11B3" w:rsidRPr="00FE04C3">
        <w:rPr>
          <w:color w:val="000000" w:themeColor="text1"/>
          <w:spacing w:val="-4"/>
          <w:shd w:val="clear" w:color="auto" w:fill="FFFFFF"/>
        </w:rPr>
        <w:t>đúng hạn đạt 68,28% (</w:t>
      </w:r>
      <w:r w:rsidR="004D11B3" w:rsidRPr="00FE04C3">
        <w:rPr>
          <w:i/>
          <w:color w:val="000000" w:themeColor="text1"/>
          <w:spacing w:val="-4"/>
          <w:shd w:val="clear" w:color="auto" w:fill="FFFFFF"/>
        </w:rPr>
        <w:t>tăng 5,35% so với Quý II/2023</w:t>
      </w:r>
      <w:r w:rsidR="004D11B3" w:rsidRPr="00FE04C3">
        <w:rPr>
          <w:color w:val="000000" w:themeColor="text1"/>
          <w:spacing w:val="-4"/>
          <w:shd w:val="clear" w:color="auto" w:fill="FFFFFF"/>
        </w:rPr>
        <w:t>) và công khai đúng hạn đạt 47,89% (</w:t>
      </w:r>
      <w:r w:rsidR="004D11B3" w:rsidRPr="00FE04C3">
        <w:rPr>
          <w:i/>
          <w:color w:val="000000" w:themeColor="text1"/>
          <w:spacing w:val="-4"/>
          <w:shd w:val="clear" w:color="auto" w:fill="FFFFFF"/>
        </w:rPr>
        <w:t>tăng 11,36% so với Quý II/2023</w:t>
      </w:r>
      <w:r w:rsidR="004D11B3" w:rsidRPr="00FE04C3">
        <w:rPr>
          <w:color w:val="000000" w:themeColor="text1"/>
          <w:spacing w:val="-4"/>
          <w:shd w:val="clear" w:color="auto" w:fill="FFFFFF"/>
        </w:rPr>
        <w:t>). Một số địa phương thực hiện tốt công tác này, như: Bình Định, Lào Cai, Thanh Hóa, Sơn La, Đồng Tháp, Bến Tre</w:t>
      </w:r>
      <w:r w:rsidR="00B4204C" w:rsidRPr="00FE04C3">
        <w:rPr>
          <w:color w:val="000000" w:themeColor="text1"/>
          <w:spacing w:val="-4"/>
          <w:shd w:val="clear" w:color="auto" w:fill="FFFFFF"/>
          <w:lang w:val="vi-VN"/>
        </w:rPr>
        <w:t>, Ninh Bình</w:t>
      </w:r>
      <w:r w:rsidR="0059495C" w:rsidRPr="00FE04C3">
        <w:rPr>
          <w:color w:val="000000" w:themeColor="text1"/>
          <w:spacing w:val="-4"/>
          <w:shd w:val="clear" w:color="auto" w:fill="FFFFFF"/>
          <w:lang w:val="vi-VN"/>
        </w:rPr>
        <w:t>.</w:t>
      </w:r>
    </w:p>
    <w:p w:rsidR="006E09AD" w:rsidRPr="00127448" w:rsidRDefault="000033CC" w:rsidP="0022666E">
      <w:pPr>
        <w:pStyle w:val="BodyTextIndent"/>
        <w:tabs>
          <w:tab w:val="left" w:pos="840"/>
        </w:tabs>
        <w:spacing w:after="80" w:line="340" w:lineRule="exact"/>
        <w:ind w:left="0" w:firstLine="709"/>
        <w:jc w:val="both"/>
        <w:rPr>
          <w:i/>
          <w:color w:val="000000" w:themeColor="text1"/>
          <w:szCs w:val="28"/>
        </w:rPr>
      </w:pPr>
      <w:r w:rsidRPr="00127448">
        <w:rPr>
          <w:i/>
          <w:color w:val="000000" w:themeColor="text1"/>
          <w:szCs w:val="28"/>
        </w:rPr>
        <w:lastRenderedPageBreak/>
        <w:t>c</w:t>
      </w:r>
      <w:r w:rsidR="0037143C" w:rsidRPr="00127448">
        <w:rPr>
          <w:i/>
          <w:color w:val="000000" w:themeColor="text1"/>
          <w:szCs w:val="28"/>
        </w:rPr>
        <w:t xml:space="preserve">) </w:t>
      </w:r>
      <w:r w:rsidR="002A4028">
        <w:rPr>
          <w:i/>
          <w:color w:val="000000" w:themeColor="text1"/>
          <w:szCs w:val="28"/>
        </w:rPr>
        <w:t>T</w:t>
      </w:r>
      <w:r w:rsidR="002F59D5" w:rsidRPr="00127448">
        <w:rPr>
          <w:i/>
          <w:color w:val="000000" w:themeColor="text1"/>
          <w:szCs w:val="28"/>
        </w:rPr>
        <w:t>iếp nhận</w:t>
      </w:r>
      <w:r w:rsidR="009C02E7">
        <w:rPr>
          <w:i/>
          <w:color w:val="000000" w:themeColor="text1"/>
          <w:szCs w:val="28"/>
        </w:rPr>
        <w:t xml:space="preserve"> và</w:t>
      </w:r>
      <w:r w:rsidR="002F59D5" w:rsidRPr="00127448">
        <w:rPr>
          <w:i/>
          <w:color w:val="000000" w:themeColor="text1"/>
          <w:szCs w:val="28"/>
        </w:rPr>
        <w:t xml:space="preserve"> giải quyết TTHC</w:t>
      </w:r>
    </w:p>
    <w:p w:rsidR="009F2EDA" w:rsidRPr="001B4062" w:rsidRDefault="009F2EDA" w:rsidP="0022666E">
      <w:pPr>
        <w:pStyle w:val="BodyTextIndent"/>
        <w:tabs>
          <w:tab w:val="left" w:pos="840"/>
        </w:tabs>
        <w:spacing w:after="80" w:line="340" w:lineRule="exact"/>
        <w:ind w:left="0" w:firstLine="709"/>
        <w:jc w:val="both"/>
        <w:rPr>
          <w:color w:val="FF0000"/>
          <w:spacing w:val="-6"/>
          <w:szCs w:val="28"/>
          <w:lang w:val="vi-VN"/>
        </w:rPr>
      </w:pPr>
      <w:r w:rsidRPr="001B4062">
        <w:rPr>
          <w:color w:val="000000" w:themeColor="text1"/>
          <w:spacing w:val="-4"/>
          <w:szCs w:val="28"/>
          <w:lang w:val="vi-VN"/>
        </w:rPr>
        <w:t>C</w:t>
      </w:r>
      <w:r w:rsidRPr="001B4062">
        <w:rPr>
          <w:color w:val="000000" w:themeColor="text1"/>
          <w:spacing w:val="-4"/>
          <w:szCs w:val="28"/>
        </w:rPr>
        <w:t>ác</w:t>
      </w:r>
      <w:r w:rsidRPr="001B4062">
        <w:rPr>
          <w:color w:val="000000" w:themeColor="text1"/>
          <w:spacing w:val="-4"/>
          <w:szCs w:val="28"/>
          <w:lang w:val="vi-VN"/>
        </w:rPr>
        <w:t xml:space="preserve"> bộ, ngành đã tiếp nhận 41.124.615 </w:t>
      </w:r>
      <w:r w:rsidRPr="001B4062">
        <w:rPr>
          <w:color w:val="000000" w:themeColor="text1"/>
          <w:spacing w:val="-4"/>
          <w:szCs w:val="28"/>
        </w:rPr>
        <w:t>hồ sơ TTHC, trong đó</w:t>
      </w:r>
      <w:r w:rsidRPr="001B4062">
        <w:rPr>
          <w:color w:val="000000" w:themeColor="text1"/>
          <w:spacing w:val="-4"/>
          <w:szCs w:val="28"/>
          <w:lang w:val="vi-VN"/>
        </w:rPr>
        <w:t xml:space="preserve">, </w:t>
      </w:r>
      <w:r w:rsidRPr="001B4062">
        <w:rPr>
          <w:color w:val="000000" w:themeColor="text1"/>
          <w:spacing w:val="-4"/>
          <w:szCs w:val="28"/>
        </w:rPr>
        <w:t>tiếp nhận trực tuyến</w:t>
      </w:r>
      <w:r w:rsidRPr="001B4062">
        <w:rPr>
          <w:color w:val="000000" w:themeColor="text1"/>
          <w:spacing w:val="-4"/>
          <w:szCs w:val="28"/>
          <w:lang w:val="vi-VN"/>
        </w:rPr>
        <w:t xml:space="preserve"> 31.762.525 </w:t>
      </w:r>
      <w:r w:rsidRPr="001B4062">
        <w:rPr>
          <w:color w:val="000000" w:themeColor="text1"/>
          <w:spacing w:val="-4"/>
          <w:szCs w:val="28"/>
        </w:rPr>
        <w:t>hồ sơ, chiếm</w:t>
      </w:r>
      <w:r w:rsidRPr="001B4062">
        <w:rPr>
          <w:color w:val="000000" w:themeColor="text1"/>
          <w:spacing w:val="-4"/>
          <w:szCs w:val="28"/>
          <w:lang w:val="vi-VN"/>
        </w:rPr>
        <w:t xml:space="preserve"> 77,23</w:t>
      </w:r>
      <w:r w:rsidRPr="001B4062">
        <w:rPr>
          <w:color w:val="000000" w:themeColor="text1"/>
          <w:spacing w:val="-4"/>
          <w:szCs w:val="28"/>
        </w:rPr>
        <w:t xml:space="preserve">%; đã xem xét, giải quyết: </w:t>
      </w:r>
      <w:r w:rsidRPr="001B4062">
        <w:rPr>
          <w:color w:val="000000" w:themeColor="text1"/>
          <w:spacing w:val="-4"/>
          <w:szCs w:val="28"/>
          <w:lang w:val="vi-VN"/>
        </w:rPr>
        <w:t xml:space="preserve">39.522.221 </w:t>
      </w:r>
      <w:r w:rsidRPr="001B4062">
        <w:rPr>
          <w:color w:val="000000" w:themeColor="text1"/>
          <w:spacing w:val="-4"/>
          <w:szCs w:val="28"/>
        </w:rPr>
        <w:t>hồ sơ,</w:t>
      </w:r>
      <w:r w:rsidRPr="001B4062">
        <w:rPr>
          <w:color w:val="000000" w:themeColor="text1"/>
          <w:spacing w:val="-4"/>
          <w:szCs w:val="28"/>
          <w:lang w:val="vi-VN"/>
        </w:rPr>
        <w:t xml:space="preserve"> đạt</w:t>
      </w:r>
      <w:r w:rsidRPr="001B4062">
        <w:rPr>
          <w:color w:val="000000" w:themeColor="text1"/>
          <w:spacing w:val="-4"/>
          <w:szCs w:val="28"/>
        </w:rPr>
        <w:t xml:space="preserve"> </w:t>
      </w:r>
      <w:r w:rsidRPr="001B4062">
        <w:rPr>
          <w:color w:val="000000" w:themeColor="text1"/>
          <w:spacing w:val="-4"/>
          <w:szCs w:val="28"/>
          <w:lang w:val="vi-VN"/>
        </w:rPr>
        <w:t>96,1</w:t>
      </w:r>
      <w:r w:rsidRPr="001B4062">
        <w:rPr>
          <w:color w:val="000000" w:themeColor="text1"/>
          <w:spacing w:val="-4"/>
          <w:szCs w:val="28"/>
        </w:rPr>
        <w:t xml:space="preserve">%, trong đó, giải quyết trước và đúng hạn: </w:t>
      </w:r>
      <w:r w:rsidRPr="001B4062">
        <w:rPr>
          <w:color w:val="000000" w:themeColor="text1"/>
          <w:spacing w:val="-4"/>
          <w:szCs w:val="28"/>
          <w:lang w:val="vi-VN"/>
        </w:rPr>
        <w:t>39.161.480</w:t>
      </w:r>
      <w:r w:rsidRPr="001B4062">
        <w:rPr>
          <w:color w:val="000000" w:themeColor="text1"/>
          <w:spacing w:val="-4"/>
          <w:szCs w:val="28"/>
        </w:rPr>
        <w:t xml:space="preserve"> hồ sơ, </w:t>
      </w:r>
      <w:r w:rsidRPr="001B4062">
        <w:rPr>
          <w:color w:val="000000" w:themeColor="text1"/>
          <w:spacing w:val="-4"/>
          <w:szCs w:val="28"/>
          <w:lang w:val="vi-VN"/>
        </w:rPr>
        <w:t>chiếm 99,08</w:t>
      </w:r>
      <w:r w:rsidRPr="001B4062">
        <w:rPr>
          <w:color w:val="000000" w:themeColor="text1"/>
          <w:spacing w:val="-4"/>
          <w:szCs w:val="28"/>
        </w:rPr>
        <w:t>%</w:t>
      </w:r>
      <w:r w:rsidRPr="001B4062">
        <w:rPr>
          <w:color w:val="000000" w:themeColor="text1"/>
          <w:spacing w:val="-4"/>
          <w:szCs w:val="28"/>
          <w:lang w:val="vi-VN"/>
        </w:rPr>
        <w:t>.</w:t>
      </w:r>
      <w:r w:rsidRPr="001B4062">
        <w:rPr>
          <w:color w:val="FF0000"/>
          <w:spacing w:val="-4"/>
          <w:szCs w:val="28"/>
          <w:lang w:val="vi-VN"/>
        </w:rPr>
        <w:t xml:space="preserve"> </w:t>
      </w:r>
      <w:r w:rsidRPr="001B4062">
        <w:rPr>
          <w:color w:val="000000" w:themeColor="text1"/>
          <w:spacing w:val="-6"/>
          <w:szCs w:val="28"/>
          <w:lang w:val="vi-VN"/>
        </w:rPr>
        <w:t xml:space="preserve">Tại các địa phương, </w:t>
      </w:r>
      <w:r w:rsidRPr="001B4062">
        <w:rPr>
          <w:color w:val="000000" w:themeColor="text1"/>
          <w:spacing w:val="-6"/>
          <w:szCs w:val="28"/>
        </w:rPr>
        <w:t xml:space="preserve">đã tiếp nhận tổng số </w:t>
      </w:r>
      <w:r w:rsidRPr="001B4062">
        <w:rPr>
          <w:color w:val="000000" w:themeColor="text1"/>
          <w:spacing w:val="-6"/>
          <w:szCs w:val="28"/>
          <w:lang w:val="vi-VN"/>
        </w:rPr>
        <w:t xml:space="preserve">15.583.224 </w:t>
      </w:r>
      <w:r w:rsidRPr="001B4062">
        <w:rPr>
          <w:color w:val="000000" w:themeColor="text1"/>
          <w:spacing w:val="-6"/>
          <w:szCs w:val="28"/>
        </w:rPr>
        <w:t>hồ sơ TTHC, trong đó tiếp nhận trực tuyến</w:t>
      </w:r>
      <w:r w:rsidRPr="001B4062">
        <w:rPr>
          <w:color w:val="000000" w:themeColor="text1"/>
          <w:spacing w:val="-6"/>
          <w:szCs w:val="28"/>
          <w:lang w:val="vi-VN"/>
        </w:rPr>
        <w:t xml:space="preserve"> 5.714.822 </w:t>
      </w:r>
      <w:r w:rsidRPr="001B4062">
        <w:rPr>
          <w:color w:val="000000" w:themeColor="text1"/>
          <w:spacing w:val="-6"/>
          <w:szCs w:val="28"/>
        </w:rPr>
        <w:t>hồ sơ, chiếm</w:t>
      </w:r>
      <w:r w:rsidRPr="001B4062">
        <w:rPr>
          <w:color w:val="000000" w:themeColor="text1"/>
          <w:spacing w:val="-6"/>
          <w:szCs w:val="28"/>
          <w:lang w:val="vi-VN"/>
        </w:rPr>
        <w:t xml:space="preserve"> 36,67</w:t>
      </w:r>
      <w:r w:rsidRPr="001B4062">
        <w:rPr>
          <w:color w:val="000000" w:themeColor="text1"/>
          <w:spacing w:val="-6"/>
          <w:szCs w:val="28"/>
        </w:rPr>
        <w:t xml:space="preserve">%; đã xem xét, giải quyết: </w:t>
      </w:r>
      <w:r w:rsidRPr="001B4062">
        <w:rPr>
          <w:color w:val="000000" w:themeColor="text1"/>
          <w:spacing w:val="-6"/>
          <w:szCs w:val="28"/>
          <w:lang w:val="vi-VN"/>
        </w:rPr>
        <w:t xml:space="preserve">14.899.947 </w:t>
      </w:r>
      <w:r w:rsidRPr="001B4062">
        <w:rPr>
          <w:color w:val="000000" w:themeColor="text1"/>
          <w:spacing w:val="-6"/>
          <w:szCs w:val="28"/>
        </w:rPr>
        <w:t xml:space="preserve">hồ sơ, </w:t>
      </w:r>
      <w:r w:rsidRPr="001B4062">
        <w:rPr>
          <w:color w:val="000000" w:themeColor="text1"/>
          <w:spacing w:val="-6"/>
          <w:szCs w:val="28"/>
          <w:lang w:val="vi-VN"/>
        </w:rPr>
        <w:t>đạt</w:t>
      </w:r>
      <w:r w:rsidRPr="001B4062">
        <w:rPr>
          <w:color w:val="000000" w:themeColor="text1"/>
          <w:spacing w:val="-6"/>
          <w:szCs w:val="28"/>
        </w:rPr>
        <w:t xml:space="preserve"> </w:t>
      </w:r>
      <w:r w:rsidRPr="001B4062">
        <w:rPr>
          <w:color w:val="000000" w:themeColor="text1"/>
          <w:spacing w:val="-6"/>
          <w:szCs w:val="28"/>
          <w:lang w:val="vi-VN"/>
        </w:rPr>
        <w:t>95,61</w:t>
      </w:r>
      <w:r w:rsidRPr="001B4062">
        <w:rPr>
          <w:color w:val="000000" w:themeColor="text1"/>
          <w:spacing w:val="-6"/>
          <w:szCs w:val="28"/>
        </w:rPr>
        <w:t xml:space="preserve">%, trong đó, giải quyết trước và đúng hạn: </w:t>
      </w:r>
      <w:r w:rsidRPr="001B4062">
        <w:rPr>
          <w:color w:val="000000" w:themeColor="text1"/>
          <w:spacing w:val="-6"/>
          <w:szCs w:val="28"/>
          <w:lang w:val="vi-VN"/>
        </w:rPr>
        <w:t>14.798.355</w:t>
      </w:r>
      <w:r w:rsidRPr="001B4062">
        <w:rPr>
          <w:color w:val="000000" w:themeColor="text1"/>
          <w:spacing w:val="-6"/>
          <w:szCs w:val="28"/>
        </w:rPr>
        <w:t xml:space="preserve"> hồ sơ, </w:t>
      </w:r>
      <w:r w:rsidRPr="001B4062">
        <w:rPr>
          <w:color w:val="000000" w:themeColor="text1"/>
          <w:spacing w:val="-6"/>
          <w:szCs w:val="28"/>
          <w:lang w:val="vi-VN"/>
        </w:rPr>
        <w:t>chiếm 99,32</w:t>
      </w:r>
      <w:r w:rsidRPr="001B4062">
        <w:rPr>
          <w:color w:val="000000" w:themeColor="text1"/>
          <w:spacing w:val="-6"/>
          <w:szCs w:val="28"/>
        </w:rPr>
        <w:t>% (</w:t>
      </w:r>
      <w:r w:rsidRPr="001B4062">
        <w:rPr>
          <w:i/>
          <w:color w:val="000000" w:themeColor="text1"/>
          <w:spacing w:val="-6"/>
          <w:szCs w:val="28"/>
        </w:rPr>
        <w:t>Chi tiết tại Phụ lục IV</w:t>
      </w:r>
      <w:r w:rsidRPr="001B4062">
        <w:rPr>
          <w:color w:val="000000" w:themeColor="text1"/>
          <w:spacing w:val="-6"/>
          <w:szCs w:val="28"/>
        </w:rPr>
        <w:t>).</w:t>
      </w:r>
    </w:p>
    <w:p w:rsidR="009C02E7" w:rsidRPr="00A47803" w:rsidRDefault="005C375C" w:rsidP="0022666E">
      <w:pPr>
        <w:pStyle w:val="BodyTextIndent"/>
        <w:tabs>
          <w:tab w:val="left" w:pos="840"/>
        </w:tabs>
        <w:spacing w:after="80" w:line="340" w:lineRule="exact"/>
        <w:ind w:left="0" w:firstLine="709"/>
        <w:jc w:val="both"/>
        <w:rPr>
          <w:color w:val="000000" w:themeColor="text1"/>
          <w:spacing w:val="-4"/>
          <w:szCs w:val="28"/>
        </w:rPr>
      </w:pPr>
      <w:r w:rsidRPr="00A47803">
        <w:rPr>
          <w:color w:val="000000" w:themeColor="text1"/>
          <w:spacing w:val="-6"/>
          <w:szCs w:val="28"/>
        </w:rPr>
        <w:t>T</w:t>
      </w:r>
      <w:r w:rsidR="003671B1" w:rsidRPr="00A47803">
        <w:rPr>
          <w:color w:val="000000" w:themeColor="text1"/>
          <w:spacing w:val="-6"/>
          <w:szCs w:val="28"/>
          <w:lang w:val="vi-VN"/>
        </w:rPr>
        <w:t xml:space="preserve">uy nhiên, </w:t>
      </w:r>
      <w:r w:rsidR="00A47803" w:rsidRPr="00A47803">
        <w:rPr>
          <w:spacing w:val="-6"/>
          <w:lang w:val="vi-VN"/>
        </w:rPr>
        <w:t>t</w:t>
      </w:r>
      <w:r w:rsidR="00A47803" w:rsidRPr="00A47803">
        <w:rPr>
          <w:color w:val="000000" w:themeColor="text1"/>
          <w:spacing w:val="-6"/>
          <w:szCs w:val="28"/>
        </w:rPr>
        <w:t xml:space="preserve">heo dữ liệu được đồng bộ trên Cổng </w:t>
      </w:r>
      <w:r w:rsidR="00A47803" w:rsidRPr="00A47803">
        <w:rPr>
          <w:color w:val="000000" w:themeColor="text1"/>
          <w:spacing w:val="-6"/>
          <w:lang w:val="vi-VN"/>
        </w:rPr>
        <w:t>DVCQG</w:t>
      </w:r>
      <w:r w:rsidR="00A47803" w:rsidRPr="00A47803">
        <w:rPr>
          <w:color w:val="000000" w:themeColor="text1"/>
          <w:spacing w:val="-6"/>
          <w:szCs w:val="28"/>
          <w:lang w:val="vi-VN"/>
        </w:rPr>
        <w:t xml:space="preserve">, </w:t>
      </w:r>
      <w:r w:rsidR="00353EBA" w:rsidRPr="00A47803">
        <w:rPr>
          <w:color w:val="000000" w:themeColor="text1"/>
          <w:spacing w:val="-4"/>
          <w:szCs w:val="28"/>
          <w:lang w:val="vi-VN"/>
        </w:rPr>
        <w:t>t</w:t>
      </w:r>
      <w:r w:rsidR="003D1FD0" w:rsidRPr="00A47803">
        <w:rPr>
          <w:color w:val="000000" w:themeColor="text1"/>
          <w:spacing w:val="-4"/>
          <w:szCs w:val="28"/>
        </w:rPr>
        <w:t xml:space="preserve">ỷ lệ hồ sơ </w:t>
      </w:r>
      <w:r w:rsidR="009471A6" w:rsidRPr="00A47803">
        <w:rPr>
          <w:color w:val="000000" w:themeColor="text1"/>
          <w:spacing w:val="-4"/>
          <w:szCs w:val="28"/>
          <w:lang w:val="vi-VN"/>
        </w:rPr>
        <w:t xml:space="preserve">TTHC </w:t>
      </w:r>
      <w:r w:rsidR="003D1FD0" w:rsidRPr="00A47803">
        <w:rPr>
          <w:color w:val="000000" w:themeColor="text1"/>
          <w:spacing w:val="-4"/>
          <w:szCs w:val="28"/>
        </w:rPr>
        <w:t>xử lý đúng hạn/ trong hạn</w:t>
      </w:r>
      <w:r w:rsidR="003D1FD0" w:rsidRPr="00A47803">
        <w:rPr>
          <w:color w:val="000000" w:themeColor="text1"/>
          <w:spacing w:val="-4"/>
          <w:szCs w:val="28"/>
          <w:lang w:val="vi-VN"/>
        </w:rPr>
        <w:t xml:space="preserve"> </w:t>
      </w:r>
      <w:r w:rsidRPr="00A47803">
        <w:rPr>
          <w:color w:val="000000" w:themeColor="text1"/>
          <w:spacing w:val="-4"/>
          <w:szCs w:val="28"/>
        </w:rPr>
        <w:t xml:space="preserve">tại bộ, ngành là </w:t>
      </w:r>
      <w:r w:rsidR="00680D8B" w:rsidRPr="00A47803">
        <w:rPr>
          <w:color w:val="000000" w:themeColor="text1"/>
          <w:spacing w:val="-4"/>
          <w:szCs w:val="28"/>
        </w:rPr>
        <w:t>5,63% (</w:t>
      </w:r>
      <w:r w:rsidR="00680D8B" w:rsidRPr="00A47803">
        <w:rPr>
          <w:i/>
          <w:color w:val="000000" w:themeColor="text1"/>
          <w:spacing w:val="-4"/>
          <w:szCs w:val="28"/>
        </w:rPr>
        <w:t>giảm 0,6% so với Quý II/2023</w:t>
      </w:r>
      <w:r w:rsidR="00680D8B" w:rsidRPr="00A47803">
        <w:rPr>
          <w:color w:val="000000" w:themeColor="text1"/>
          <w:spacing w:val="-4"/>
          <w:szCs w:val="28"/>
        </w:rPr>
        <w:t>)</w:t>
      </w:r>
      <w:r w:rsidRPr="00A47803">
        <w:rPr>
          <w:color w:val="000000" w:themeColor="text1"/>
          <w:spacing w:val="-4"/>
          <w:szCs w:val="28"/>
        </w:rPr>
        <w:t xml:space="preserve"> </w:t>
      </w:r>
      <w:r w:rsidR="008A76D4" w:rsidRPr="00A47803">
        <w:rPr>
          <w:color w:val="000000" w:themeColor="text1"/>
          <w:spacing w:val="-4"/>
          <w:szCs w:val="28"/>
        </w:rPr>
        <w:t xml:space="preserve">và </w:t>
      </w:r>
      <w:r w:rsidRPr="00A47803">
        <w:rPr>
          <w:color w:val="000000" w:themeColor="text1"/>
          <w:spacing w:val="-4"/>
          <w:szCs w:val="28"/>
        </w:rPr>
        <w:t>tại các địa phương là 76,83% (</w:t>
      </w:r>
      <w:r w:rsidRPr="00A47803">
        <w:rPr>
          <w:i/>
          <w:color w:val="000000" w:themeColor="text1"/>
          <w:spacing w:val="-4"/>
          <w:szCs w:val="28"/>
        </w:rPr>
        <w:t>giảm 2,81% so với Quý II/2023</w:t>
      </w:r>
      <w:r w:rsidRPr="00A47803">
        <w:rPr>
          <w:color w:val="000000" w:themeColor="text1"/>
          <w:spacing w:val="-4"/>
          <w:szCs w:val="28"/>
        </w:rPr>
        <w:t>).</w:t>
      </w:r>
      <w:r w:rsidR="008A76D4" w:rsidRPr="00A47803">
        <w:rPr>
          <w:color w:val="000000" w:themeColor="text1"/>
          <w:spacing w:val="-4"/>
          <w:szCs w:val="28"/>
        </w:rPr>
        <w:t xml:space="preserve"> </w:t>
      </w:r>
      <w:r w:rsidR="000A5C4E" w:rsidRPr="00A47803">
        <w:rPr>
          <w:color w:val="000000" w:themeColor="text1"/>
          <w:spacing w:val="-4"/>
          <w:szCs w:val="28"/>
          <w:shd w:val="clear" w:color="auto" w:fill="FFFFFF"/>
        </w:rPr>
        <w:t xml:space="preserve">Một số địa phương thực hiện tốt việc giải quyết </w:t>
      </w:r>
      <w:r w:rsidR="00D70157" w:rsidRPr="00A47803">
        <w:rPr>
          <w:color w:val="000000" w:themeColor="text1"/>
          <w:spacing w:val="-4"/>
          <w:szCs w:val="28"/>
          <w:shd w:val="clear" w:color="auto" w:fill="FFFFFF"/>
          <w:lang w:val="vi-VN"/>
        </w:rPr>
        <w:t xml:space="preserve">hồ sơ </w:t>
      </w:r>
      <w:r w:rsidR="000A5C4E" w:rsidRPr="00A47803">
        <w:rPr>
          <w:color w:val="000000" w:themeColor="text1"/>
          <w:spacing w:val="-4"/>
          <w:szCs w:val="28"/>
          <w:shd w:val="clear" w:color="auto" w:fill="FFFFFF"/>
        </w:rPr>
        <w:t xml:space="preserve">TTHC, như: Ninh Thuận, </w:t>
      </w:r>
      <w:r w:rsidR="00D70157" w:rsidRPr="00A47803">
        <w:rPr>
          <w:color w:val="000000" w:themeColor="text1"/>
          <w:spacing w:val="-4"/>
          <w:szCs w:val="28"/>
          <w:shd w:val="clear" w:color="auto" w:fill="FFFFFF"/>
          <w:lang w:val="vi-VN"/>
        </w:rPr>
        <w:t xml:space="preserve">Thái Nguyên, Điện Biên, Tiền Giang, Cao Bằng, Cần Thơ, Sơn La, Quảng </w:t>
      </w:r>
      <w:r w:rsidR="00B301DB">
        <w:rPr>
          <w:color w:val="000000" w:themeColor="text1"/>
          <w:spacing w:val="-4"/>
          <w:szCs w:val="28"/>
          <w:shd w:val="clear" w:color="auto" w:fill="FFFFFF"/>
        </w:rPr>
        <w:t>N</w:t>
      </w:r>
      <w:r w:rsidR="00D70157" w:rsidRPr="00A47803">
        <w:rPr>
          <w:color w:val="000000" w:themeColor="text1"/>
          <w:spacing w:val="-4"/>
          <w:szCs w:val="28"/>
          <w:shd w:val="clear" w:color="auto" w:fill="FFFFFF"/>
          <w:lang w:val="vi-VN"/>
        </w:rPr>
        <w:t>gãi,</w:t>
      </w:r>
      <w:r w:rsidR="000A5C4E" w:rsidRPr="00A47803">
        <w:rPr>
          <w:color w:val="000000" w:themeColor="text1"/>
          <w:spacing w:val="-4"/>
          <w:szCs w:val="28"/>
          <w:shd w:val="clear" w:color="auto" w:fill="FFFFFF"/>
        </w:rPr>
        <w:t>...</w:t>
      </w:r>
    </w:p>
    <w:p w:rsidR="0037143C" w:rsidRPr="00B613B1" w:rsidRDefault="002F59D5" w:rsidP="0022666E">
      <w:pPr>
        <w:pStyle w:val="BodyTextIndent"/>
        <w:tabs>
          <w:tab w:val="left" w:pos="840"/>
        </w:tabs>
        <w:spacing w:after="80" w:line="340" w:lineRule="exact"/>
        <w:ind w:left="0" w:firstLine="709"/>
        <w:jc w:val="both"/>
        <w:rPr>
          <w:i/>
          <w:color w:val="000000" w:themeColor="text1"/>
          <w:szCs w:val="28"/>
          <w:lang w:val="vi-VN"/>
        </w:rPr>
      </w:pPr>
      <w:r w:rsidRPr="00127448">
        <w:rPr>
          <w:i/>
          <w:color w:val="000000" w:themeColor="text1"/>
          <w:szCs w:val="28"/>
        </w:rPr>
        <w:t xml:space="preserve">d) </w:t>
      </w:r>
      <w:r w:rsidR="002A4028">
        <w:rPr>
          <w:i/>
          <w:color w:val="000000" w:themeColor="text1"/>
          <w:szCs w:val="28"/>
        </w:rPr>
        <w:t>R</w:t>
      </w:r>
      <w:r w:rsidR="0037143C" w:rsidRPr="00127448">
        <w:rPr>
          <w:i/>
          <w:color w:val="000000" w:themeColor="text1"/>
          <w:szCs w:val="28"/>
        </w:rPr>
        <w:t>à soát, đơn giản hóa TTHC</w:t>
      </w:r>
      <w:r w:rsidR="00B613B1">
        <w:rPr>
          <w:i/>
          <w:color w:val="000000" w:themeColor="text1"/>
          <w:szCs w:val="28"/>
          <w:lang w:val="vi-VN"/>
        </w:rPr>
        <w:t>, quy định kinh doanh</w:t>
      </w:r>
    </w:p>
    <w:p w:rsidR="00A25080" w:rsidRPr="00C67331" w:rsidRDefault="00C67331" w:rsidP="0022666E">
      <w:pPr>
        <w:pStyle w:val="BodyTextIndent"/>
        <w:tabs>
          <w:tab w:val="left" w:pos="840"/>
        </w:tabs>
        <w:spacing w:after="80" w:line="340" w:lineRule="exact"/>
        <w:ind w:left="0" w:firstLine="709"/>
        <w:jc w:val="both"/>
        <w:rPr>
          <w:color w:val="000000" w:themeColor="text1"/>
          <w:spacing w:val="-4"/>
          <w:szCs w:val="28"/>
        </w:rPr>
      </w:pPr>
      <w:r w:rsidRPr="00C67331">
        <w:rPr>
          <w:color w:val="000000" w:themeColor="text1"/>
          <w:spacing w:val="-4"/>
          <w:szCs w:val="28"/>
        </w:rPr>
        <w:t xml:space="preserve">Trong quý, </w:t>
      </w:r>
      <w:r w:rsidRPr="00C67331">
        <w:rPr>
          <w:color w:val="000000" w:themeColor="text1"/>
          <w:spacing w:val="-4"/>
          <w:szCs w:val="28"/>
          <w:lang w:val="vi-VN"/>
        </w:rPr>
        <w:t>c</w:t>
      </w:r>
      <w:r w:rsidR="00A25080" w:rsidRPr="00C67331">
        <w:rPr>
          <w:color w:val="000000" w:themeColor="text1"/>
          <w:spacing w:val="-4"/>
          <w:szCs w:val="28"/>
        </w:rPr>
        <w:t xml:space="preserve">ác bộ, ngành, địa phương tiếp tục thực hiện rà soát, cắt giảm quy định, TTHC theo chỉ đạo của Chính phủ, Thủ tướng </w:t>
      </w:r>
      <w:r w:rsidR="00B301DB">
        <w:rPr>
          <w:color w:val="000000" w:themeColor="text1"/>
          <w:spacing w:val="-4"/>
          <w:szCs w:val="28"/>
        </w:rPr>
        <w:t>C</w:t>
      </w:r>
      <w:r w:rsidR="00A25080" w:rsidRPr="00C67331">
        <w:rPr>
          <w:color w:val="000000" w:themeColor="text1"/>
          <w:spacing w:val="-4"/>
          <w:szCs w:val="28"/>
        </w:rPr>
        <w:t xml:space="preserve">hính phủ, kết quả cụ thể: </w:t>
      </w:r>
    </w:p>
    <w:p w:rsidR="00C67331" w:rsidRPr="002A4028" w:rsidRDefault="00A25080" w:rsidP="0022666E">
      <w:pPr>
        <w:pStyle w:val="BodyTextIndent"/>
        <w:tabs>
          <w:tab w:val="left" w:pos="840"/>
        </w:tabs>
        <w:spacing w:after="80" w:line="340" w:lineRule="exact"/>
        <w:ind w:left="0" w:firstLine="709"/>
        <w:jc w:val="both"/>
        <w:rPr>
          <w:szCs w:val="28"/>
        </w:rPr>
      </w:pPr>
      <w:r w:rsidRPr="000D6CA5">
        <w:rPr>
          <w:color w:val="000000" w:themeColor="text1"/>
          <w:szCs w:val="28"/>
        </w:rPr>
        <w:t>-</w:t>
      </w:r>
      <w:r w:rsidR="00314B9D" w:rsidRPr="000D6CA5">
        <w:rPr>
          <w:color w:val="000000" w:themeColor="text1"/>
          <w:szCs w:val="28"/>
        </w:rPr>
        <w:t xml:space="preserve"> </w:t>
      </w:r>
      <w:r w:rsidR="004F45D4" w:rsidRPr="004F45D4">
        <w:rPr>
          <w:i/>
          <w:color w:val="000000" w:themeColor="text1"/>
          <w:szCs w:val="28"/>
        </w:rPr>
        <w:t xml:space="preserve">Về </w:t>
      </w:r>
      <w:r w:rsidR="005429E3" w:rsidRPr="004F45D4">
        <w:rPr>
          <w:i/>
          <w:szCs w:val="28"/>
        </w:rPr>
        <w:t>cắt giảm, đơn giản hóa quy định liên quan đến hoạt động kinh doanh theo Nghị quyết số 68/NQ-CP ngày 12/5/2020 của Chính phủ</w:t>
      </w:r>
      <w:r w:rsidR="005429E3" w:rsidRPr="000D6CA5">
        <w:rPr>
          <w:szCs w:val="28"/>
        </w:rPr>
        <w:t>:</w:t>
      </w:r>
      <w:r w:rsidR="005429E3" w:rsidRPr="00516CC8">
        <w:rPr>
          <w:szCs w:val="28"/>
        </w:rPr>
        <w:t xml:space="preserve"> </w:t>
      </w:r>
      <w:r w:rsidR="002A4028">
        <w:rPr>
          <w:szCs w:val="28"/>
        </w:rPr>
        <w:t>c</w:t>
      </w:r>
      <w:r w:rsidR="00C67331" w:rsidRPr="00FE04C3">
        <w:rPr>
          <w:color w:val="000000" w:themeColor="text1"/>
          <w:lang w:val="vi-VN"/>
        </w:rPr>
        <w:t>ó 04 bộ</w:t>
      </w:r>
      <w:r w:rsidR="00C67331" w:rsidRPr="00FE04C3">
        <w:rPr>
          <w:rStyle w:val="FootnoteReference"/>
          <w:color w:val="000000" w:themeColor="text1"/>
          <w:lang w:val="vi-VN"/>
        </w:rPr>
        <w:footnoteReference w:id="11"/>
      </w:r>
      <w:r w:rsidR="00C67331" w:rsidRPr="00FE04C3">
        <w:rPr>
          <w:color w:val="000000" w:themeColor="text1"/>
          <w:lang w:val="vi-VN"/>
        </w:rPr>
        <w:t xml:space="preserve"> đã trình Chính phủ ban hành 03 </w:t>
      </w:r>
      <w:r w:rsidR="00FE04C3">
        <w:rPr>
          <w:color w:val="000000" w:themeColor="text1"/>
        </w:rPr>
        <w:t>N</w:t>
      </w:r>
      <w:r w:rsidR="00C67331" w:rsidRPr="00FE04C3">
        <w:rPr>
          <w:color w:val="000000" w:themeColor="text1"/>
          <w:lang w:val="vi-VN"/>
        </w:rPr>
        <w:t xml:space="preserve">ghị định và ban hành 05 thông tư để </w:t>
      </w:r>
      <w:r w:rsidR="00C67331" w:rsidRPr="00FE04C3">
        <w:rPr>
          <w:color w:val="000000" w:themeColor="text1"/>
        </w:rPr>
        <w:t>cắt giảm, đơn giản hóa</w:t>
      </w:r>
      <w:r w:rsidR="00C67331" w:rsidRPr="00FE04C3">
        <w:rPr>
          <w:color w:val="000000" w:themeColor="text1"/>
          <w:lang w:val="vi-VN"/>
        </w:rPr>
        <w:t xml:space="preserve"> 128 </w:t>
      </w:r>
      <w:r w:rsidR="00C67331" w:rsidRPr="00FE04C3">
        <w:rPr>
          <w:color w:val="000000" w:themeColor="text1"/>
        </w:rPr>
        <w:t>quy</w:t>
      </w:r>
      <w:r w:rsidR="00C67331" w:rsidRPr="00FE04C3">
        <w:rPr>
          <w:color w:val="000000" w:themeColor="text1"/>
          <w:lang w:val="vi-VN"/>
        </w:rPr>
        <w:t xml:space="preserve"> định kinh doanh</w:t>
      </w:r>
      <w:r w:rsidR="00C67331" w:rsidRPr="00FE04C3">
        <w:rPr>
          <w:color w:val="000000" w:themeColor="text1"/>
        </w:rPr>
        <w:t xml:space="preserve"> (QĐKD</w:t>
      </w:r>
      <w:r w:rsidR="00C67331" w:rsidRPr="00FE04C3">
        <w:rPr>
          <w:color w:val="000000" w:themeColor="text1"/>
          <w:lang w:val="vi-VN"/>
        </w:rPr>
        <w:t xml:space="preserve">), nâng tổng số </w:t>
      </w:r>
      <w:r w:rsidR="00C67331" w:rsidRPr="00FE04C3">
        <w:t xml:space="preserve">QĐKD được cắt giảm, đơn giản hóa trong </w:t>
      </w:r>
      <w:r w:rsidR="00C67331" w:rsidRPr="00FE04C3">
        <w:rPr>
          <w:lang w:val="vi-VN"/>
        </w:rPr>
        <w:t>3 quý</w:t>
      </w:r>
      <w:r w:rsidR="00C67331" w:rsidRPr="00FE04C3">
        <w:t xml:space="preserve"> đầu năm 2023 là 338 QĐKD tại 28 VBQPPL. Tính từ năm 2021 đến nay, các bộ, ngành đã thực hiện cắt giảm, đơn giản hóa 2.480 QĐKD tại 199 VBQPPL</w:t>
      </w:r>
      <w:r w:rsidR="00EB0E0D">
        <w:t xml:space="preserve">; </w:t>
      </w:r>
      <w:r w:rsidR="00EB0E0D" w:rsidRPr="00BE3C44">
        <w:rPr>
          <w:spacing w:val="-4"/>
        </w:rPr>
        <w:t>Bộ Nội vụ đã có Báo cáo về việc thực hiện đơn giản hóa quy định liên quan đến hoạt động kinh doanh tại Dự án Luật Lưu trữ sửa đổi</w:t>
      </w:r>
      <w:r w:rsidR="00EB0E0D">
        <w:rPr>
          <w:spacing w:val="-4"/>
        </w:rPr>
        <w:t>;</w:t>
      </w:r>
      <w:r w:rsidR="00EB0E0D" w:rsidRPr="00BE3C44">
        <w:rPr>
          <w:spacing w:val="-4"/>
        </w:rPr>
        <w:t xml:space="preserve"> còn 02 Bộ (</w:t>
      </w:r>
      <w:r w:rsidR="00EB0E0D" w:rsidRPr="00BE3C44">
        <w:rPr>
          <w:i/>
          <w:spacing w:val="-4"/>
        </w:rPr>
        <w:t>Công Thương, Quốc phòng</w:t>
      </w:r>
      <w:r w:rsidR="00EB0E0D" w:rsidRPr="00BE3C44">
        <w:rPr>
          <w:spacing w:val="-4"/>
        </w:rPr>
        <w:t xml:space="preserve">) </w:t>
      </w:r>
      <w:r w:rsidR="00C67331" w:rsidRPr="00FE04C3">
        <w:t xml:space="preserve">chưa thực hiện rà soát, cắt giảm đơn giản hóa QĐKD thuộc phạm vi quản lý </w:t>
      </w:r>
      <w:r w:rsidR="00C67331" w:rsidRPr="00FE04C3">
        <w:rPr>
          <w:i/>
        </w:rPr>
        <w:t xml:space="preserve">(Chi tiết tại Phụ lục </w:t>
      </w:r>
      <w:r w:rsidR="007675F3" w:rsidRPr="00FE04C3">
        <w:rPr>
          <w:i/>
          <w:lang w:val="vi-VN"/>
        </w:rPr>
        <w:t>V</w:t>
      </w:r>
      <w:r w:rsidR="00C67331" w:rsidRPr="00FE04C3">
        <w:rPr>
          <w:i/>
        </w:rPr>
        <w:t>)</w:t>
      </w:r>
      <w:r w:rsidR="00C67331" w:rsidRPr="00FE04C3">
        <w:t>.</w:t>
      </w:r>
      <w:r w:rsidR="00C67331" w:rsidRPr="00FE04C3">
        <w:rPr>
          <w:i/>
        </w:rPr>
        <w:t xml:space="preserve"> </w:t>
      </w:r>
    </w:p>
    <w:p w:rsidR="00B24906" w:rsidRPr="0022666E" w:rsidRDefault="00B24906" w:rsidP="0022666E">
      <w:pPr>
        <w:pStyle w:val="BodyTextIndent"/>
        <w:tabs>
          <w:tab w:val="left" w:pos="840"/>
        </w:tabs>
        <w:spacing w:after="80" w:line="340" w:lineRule="exact"/>
        <w:ind w:left="0" w:firstLine="709"/>
        <w:jc w:val="both"/>
        <w:rPr>
          <w:color w:val="000000" w:themeColor="text1"/>
          <w:spacing w:val="-8"/>
          <w:szCs w:val="28"/>
        </w:rPr>
      </w:pPr>
      <w:r w:rsidRPr="0022666E">
        <w:rPr>
          <w:color w:val="000000" w:themeColor="text1"/>
          <w:spacing w:val="-6"/>
          <w:szCs w:val="28"/>
        </w:rPr>
        <w:t xml:space="preserve">- </w:t>
      </w:r>
      <w:r w:rsidRPr="0022666E">
        <w:rPr>
          <w:i/>
          <w:color w:val="000000" w:themeColor="text1"/>
          <w:spacing w:val="-6"/>
          <w:szCs w:val="28"/>
        </w:rPr>
        <w:t>Về rà soát, đơn giản hóa TTHC nội bộ theo Quyết định số 1085/QĐ-TTg ngày 15/9/2022 của Thủ tướng Chính phủ</w:t>
      </w:r>
      <w:r w:rsidRPr="0022666E">
        <w:rPr>
          <w:color w:val="000000" w:themeColor="text1"/>
          <w:spacing w:val="-6"/>
          <w:szCs w:val="28"/>
        </w:rPr>
        <w:t xml:space="preserve">: </w:t>
      </w:r>
      <w:r w:rsidR="002A4028" w:rsidRPr="0022666E">
        <w:rPr>
          <w:color w:val="000000" w:themeColor="text1"/>
          <w:spacing w:val="-6"/>
          <w:szCs w:val="28"/>
        </w:rPr>
        <w:t>c</w:t>
      </w:r>
      <w:r w:rsidRPr="0022666E">
        <w:rPr>
          <w:spacing w:val="-6"/>
          <w:lang w:val="vi-VN"/>
        </w:rPr>
        <w:t>ác</w:t>
      </w:r>
      <w:r w:rsidRPr="0022666E">
        <w:rPr>
          <w:spacing w:val="-6"/>
        </w:rPr>
        <w:t xml:space="preserve"> bộ, ngành</w:t>
      </w:r>
      <w:r w:rsidRPr="0022666E">
        <w:rPr>
          <w:spacing w:val="-6"/>
          <w:lang w:val="vi-VN"/>
        </w:rPr>
        <w:t xml:space="preserve"> đã</w:t>
      </w:r>
      <w:r w:rsidRPr="0022666E">
        <w:rPr>
          <w:spacing w:val="-6"/>
        </w:rPr>
        <w:t xml:space="preserve"> công bố </w:t>
      </w:r>
      <w:r w:rsidRPr="0022666E">
        <w:rPr>
          <w:spacing w:val="-6"/>
          <w:lang w:val="vi-VN"/>
        </w:rPr>
        <w:t>603</w:t>
      </w:r>
      <w:r w:rsidRPr="0022666E">
        <w:rPr>
          <w:spacing w:val="-6"/>
        </w:rPr>
        <w:t xml:space="preserve"> TTHC nội bộ</w:t>
      </w:r>
      <w:r w:rsidR="00A47803" w:rsidRPr="0022666E">
        <w:rPr>
          <w:rStyle w:val="FootnoteReference"/>
          <w:spacing w:val="-6"/>
        </w:rPr>
        <w:footnoteReference w:id="12"/>
      </w:r>
      <w:r w:rsidR="00A47803" w:rsidRPr="0022666E">
        <w:rPr>
          <w:spacing w:val="-6"/>
          <w:lang w:val="vi-VN"/>
        </w:rPr>
        <w:t xml:space="preserve"> </w:t>
      </w:r>
      <w:r w:rsidRPr="0022666E">
        <w:rPr>
          <w:spacing w:val="-6"/>
        </w:rPr>
        <w:t xml:space="preserve">và </w:t>
      </w:r>
      <w:r w:rsidRPr="0022666E">
        <w:rPr>
          <w:spacing w:val="-6"/>
          <w:lang w:val="vi-VN"/>
        </w:rPr>
        <w:t>các</w:t>
      </w:r>
      <w:r w:rsidRPr="0022666E">
        <w:rPr>
          <w:spacing w:val="-6"/>
        </w:rPr>
        <w:t xml:space="preserve"> địa phương công bố </w:t>
      </w:r>
      <w:r w:rsidRPr="0022666E">
        <w:rPr>
          <w:spacing w:val="-6"/>
          <w:lang w:val="vi-VN"/>
        </w:rPr>
        <w:t>2.</w:t>
      </w:r>
      <w:r w:rsidR="007A537B" w:rsidRPr="0022666E">
        <w:rPr>
          <w:spacing w:val="-6"/>
          <w:lang w:val="vi-VN"/>
        </w:rPr>
        <w:t>296</w:t>
      </w:r>
      <w:r w:rsidRPr="0022666E">
        <w:rPr>
          <w:spacing w:val="-6"/>
        </w:rPr>
        <w:t xml:space="preserve"> TTHC nội bộ, nâng tổng số TTHC nội bộ được công bố trong </w:t>
      </w:r>
      <w:r w:rsidRPr="0022666E">
        <w:rPr>
          <w:spacing w:val="-6"/>
          <w:lang w:val="vi-VN"/>
        </w:rPr>
        <w:t>3 quý đầu</w:t>
      </w:r>
      <w:r w:rsidRPr="0022666E">
        <w:rPr>
          <w:spacing w:val="-6"/>
        </w:rPr>
        <w:t xml:space="preserve"> năm 2023 thuộc phạm vi của 20/22</w:t>
      </w:r>
      <w:r w:rsidRPr="0022666E">
        <w:rPr>
          <w:rStyle w:val="FootnoteReference"/>
          <w:spacing w:val="-6"/>
        </w:rPr>
        <w:footnoteReference w:id="13"/>
      </w:r>
      <w:r w:rsidRPr="0022666E">
        <w:rPr>
          <w:spacing w:val="-6"/>
        </w:rPr>
        <w:t xml:space="preserve"> bộ, ngành là 1.355 TTHC và của 60/63</w:t>
      </w:r>
      <w:r w:rsidR="00A47803" w:rsidRPr="0022666E">
        <w:rPr>
          <w:rStyle w:val="FootnoteReference"/>
          <w:spacing w:val="-6"/>
        </w:rPr>
        <w:footnoteReference w:id="14"/>
      </w:r>
      <w:r w:rsidRPr="0022666E">
        <w:rPr>
          <w:spacing w:val="-6"/>
        </w:rPr>
        <w:t xml:space="preserve"> địa phương</w:t>
      </w:r>
      <w:r w:rsidR="00A47803" w:rsidRPr="0022666E">
        <w:rPr>
          <w:spacing w:val="-6"/>
          <w:lang w:val="vi-VN"/>
        </w:rPr>
        <w:t xml:space="preserve"> là </w:t>
      </w:r>
      <w:r w:rsidR="00B862A6" w:rsidRPr="0022666E">
        <w:rPr>
          <w:spacing w:val="-6"/>
          <w:lang w:val="vi-VN"/>
        </w:rPr>
        <w:t>2.4</w:t>
      </w:r>
      <w:r w:rsidR="00227607" w:rsidRPr="0022666E">
        <w:rPr>
          <w:spacing w:val="-6"/>
          <w:lang w:val="vi-VN"/>
        </w:rPr>
        <w:t>69</w:t>
      </w:r>
      <w:r w:rsidR="00B862A6" w:rsidRPr="0022666E">
        <w:rPr>
          <w:spacing w:val="-6"/>
          <w:lang w:val="vi-VN"/>
        </w:rPr>
        <w:t xml:space="preserve"> </w:t>
      </w:r>
      <w:r w:rsidR="00A47803" w:rsidRPr="0022666E">
        <w:rPr>
          <w:spacing w:val="-6"/>
          <w:lang w:val="vi-VN"/>
        </w:rPr>
        <w:t>TTHC</w:t>
      </w:r>
      <w:r w:rsidRPr="0022666E">
        <w:rPr>
          <w:spacing w:val="-6"/>
        </w:rPr>
        <w:t>; Bộ Giao thông vận tải đã trình Thủ tư</w:t>
      </w:r>
      <w:r w:rsidRPr="0022666E">
        <w:rPr>
          <w:spacing w:val="-6"/>
          <w:lang w:val="vi-VN"/>
        </w:rPr>
        <w:t>ớ</w:t>
      </w:r>
      <w:r w:rsidRPr="0022666E">
        <w:rPr>
          <w:spacing w:val="-6"/>
        </w:rPr>
        <w:t xml:space="preserve">ng </w:t>
      </w:r>
      <w:r w:rsidRPr="0022666E">
        <w:rPr>
          <w:spacing w:val="-8"/>
        </w:rPr>
        <w:t>Chính phủ phê duyệt phương án cắt giảm, đơn giản hóa 12 TTHC nội bộ; 0</w:t>
      </w:r>
      <w:r w:rsidRPr="0022666E">
        <w:rPr>
          <w:spacing w:val="-8"/>
          <w:lang w:val="vi-VN"/>
        </w:rPr>
        <w:t>4</w:t>
      </w:r>
      <w:r w:rsidRPr="0022666E">
        <w:rPr>
          <w:spacing w:val="-8"/>
        </w:rPr>
        <w:t xml:space="preserve"> địa phương</w:t>
      </w:r>
      <w:r w:rsidRPr="0022666E">
        <w:rPr>
          <w:spacing w:val="-8"/>
          <w:lang w:val="vi-VN"/>
        </w:rPr>
        <w:t xml:space="preserve"> (</w:t>
      </w:r>
      <w:r w:rsidRPr="0022666E">
        <w:rPr>
          <w:i/>
          <w:spacing w:val="-8"/>
          <w:lang w:val="vi-VN"/>
        </w:rPr>
        <w:t>Bạc Liêu, Cà Mau, Hậu Giang, Kon Tum</w:t>
      </w:r>
      <w:r w:rsidRPr="0022666E">
        <w:rPr>
          <w:spacing w:val="-8"/>
          <w:lang w:val="vi-VN"/>
        </w:rPr>
        <w:t>)</w:t>
      </w:r>
      <w:r w:rsidRPr="0022666E">
        <w:rPr>
          <w:spacing w:val="-8"/>
        </w:rPr>
        <w:t xml:space="preserve"> </w:t>
      </w:r>
      <w:r w:rsidRPr="0022666E">
        <w:rPr>
          <w:spacing w:val="-8"/>
          <w:lang w:val="vi-VN"/>
        </w:rPr>
        <w:t>đã trình cấp có thẩm quyền</w:t>
      </w:r>
      <w:r w:rsidRPr="0022666E">
        <w:rPr>
          <w:spacing w:val="-8"/>
        </w:rPr>
        <w:t xml:space="preserve"> phê duyệt phương án cắt giảm, đơn giản hóa </w:t>
      </w:r>
      <w:r w:rsidRPr="0022666E">
        <w:rPr>
          <w:spacing w:val="-8"/>
          <w:lang w:val="vi-VN"/>
        </w:rPr>
        <w:t>111</w:t>
      </w:r>
      <w:r w:rsidRPr="0022666E">
        <w:rPr>
          <w:spacing w:val="-8"/>
        </w:rPr>
        <w:t xml:space="preserve"> TTHC nội bộ (</w:t>
      </w:r>
      <w:r w:rsidRPr="0022666E">
        <w:rPr>
          <w:i/>
          <w:spacing w:val="-8"/>
        </w:rPr>
        <w:t xml:space="preserve">Chi tiết tại Phụ lục </w:t>
      </w:r>
      <w:r w:rsidRPr="0022666E">
        <w:rPr>
          <w:i/>
          <w:spacing w:val="-8"/>
          <w:lang w:val="vi-VN"/>
        </w:rPr>
        <w:t>V</w:t>
      </w:r>
      <w:r w:rsidRPr="0022666E">
        <w:rPr>
          <w:i/>
          <w:spacing w:val="-8"/>
        </w:rPr>
        <w:t xml:space="preserve">I, </w:t>
      </w:r>
      <w:r w:rsidRPr="0022666E">
        <w:rPr>
          <w:i/>
          <w:spacing w:val="-8"/>
          <w:lang w:val="vi-VN"/>
        </w:rPr>
        <w:t>V</w:t>
      </w:r>
      <w:r w:rsidRPr="0022666E">
        <w:rPr>
          <w:i/>
          <w:spacing w:val="-8"/>
        </w:rPr>
        <w:t>II).</w:t>
      </w:r>
    </w:p>
    <w:p w:rsidR="007B0D96" w:rsidRPr="002A4028" w:rsidRDefault="004F45D4" w:rsidP="0022666E">
      <w:pPr>
        <w:spacing w:after="80" w:line="340" w:lineRule="exact"/>
        <w:ind w:firstLine="720"/>
        <w:jc w:val="both"/>
      </w:pPr>
      <w:r w:rsidRPr="002A4028">
        <w:rPr>
          <w:color w:val="000000" w:themeColor="text1"/>
        </w:rPr>
        <w:t xml:space="preserve">- </w:t>
      </w:r>
      <w:r w:rsidRPr="002A4028">
        <w:rPr>
          <w:i/>
        </w:rPr>
        <w:t>Về thực thi</w:t>
      </w:r>
      <w:r w:rsidRPr="002A4028" w:rsidDel="0067281D">
        <w:rPr>
          <w:i/>
        </w:rPr>
        <w:t xml:space="preserve"> 19 Nghị quyết của Chính phủ về đơn giản hóa TTHC, giấy tờ công dân liên quan đến quản lý dân cư</w:t>
      </w:r>
      <w:r w:rsidRPr="002A4028">
        <w:t>:</w:t>
      </w:r>
      <w:r w:rsidR="002A4028" w:rsidRPr="002A4028">
        <w:t xml:space="preserve"> c</w:t>
      </w:r>
      <w:r w:rsidRPr="002A4028">
        <w:rPr>
          <w:color w:val="000000" w:themeColor="text1"/>
          <w:shd w:val="clear" w:color="auto" w:fill="FFFFFF"/>
        </w:rPr>
        <w:t>ó 0</w:t>
      </w:r>
      <w:r w:rsidR="00DA73F1" w:rsidRPr="002A4028">
        <w:rPr>
          <w:color w:val="000000" w:themeColor="text1"/>
          <w:shd w:val="clear" w:color="auto" w:fill="FFFFFF"/>
          <w:lang w:val="vi-VN"/>
        </w:rPr>
        <w:t>5</w:t>
      </w:r>
      <w:r w:rsidRPr="002A4028">
        <w:rPr>
          <w:color w:val="000000" w:themeColor="text1"/>
          <w:shd w:val="clear" w:color="auto" w:fill="FFFFFF"/>
        </w:rPr>
        <w:t xml:space="preserve"> bộ</w:t>
      </w:r>
      <w:r w:rsidRPr="002A4028">
        <w:rPr>
          <w:rStyle w:val="FootnoteReference"/>
          <w:color w:val="000000" w:themeColor="text1"/>
          <w:shd w:val="clear" w:color="auto" w:fill="FFFFFF"/>
        </w:rPr>
        <w:footnoteReference w:id="15"/>
      </w:r>
      <w:r w:rsidRPr="002A4028">
        <w:rPr>
          <w:color w:val="000000" w:themeColor="text1"/>
          <w:shd w:val="clear" w:color="auto" w:fill="FFFFFF"/>
        </w:rPr>
        <w:t xml:space="preserve"> trình cấp có thẩm quyền phê </w:t>
      </w:r>
      <w:r w:rsidRPr="002A4028">
        <w:rPr>
          <w:color w:val="000000" w:themeColor="text1"/>
          <w:shd w:val="clear" w:color="auto" w:fill="FFFFFF"/>
        </w:rPr>
        <w:lastRenderedPageBreak/>
        <w:t>duyệt 0</w:t>
      </w:r>
      <w:r w:rsidR="007B0D96" w:rsidRPr="002A4028">
        <w:rPr>
          <w:color w:val="000000" w:themeColor="text1"/>
          <w:shd w:val="clear" w:color="auto" w:fill="FFFFFF"/>
          <w:lang w:val="vi-VN"/>
        </w:rPr>
        <w:t>7</w:t>
      </w:r>
      <w:r w:rsidRPr="002A4028">
        <w:rPr>
          <w:color w:val="000000" w:themeColor="text1"/>
          <w:shd w:val="clear" w:color="auto" w:fill="FFFFFF"/>
        </w:rPr>
        <w:t xml:space="preserve"> văn bản để thực thi phương án đơn giản hóa </w:t>
      </w:r>
      <w:r w:rsidR="007B0D96" w:rsidRPr="002A4028">
        <w:rPr>
          <w:color w:val="000000" w:themeColor="text1"/>
          <w:shd w:val="clear" w:color="auto" w:fill="FFFFFF"/>
          <w:lang w:val="vi-VN"/>
        </w:rPr>
        <w:t>36</w:t>
      </w:r>
      <w:r w:rsidRPr="002A4028">
        <w:rPr>
          <w:color w:val="000000" w:themeColor="text1"/>
          <w:shd w:val="clear" w:color="auto" w:fill="FFFFFF"/>
        </w:rPr>
        <w:t xml:space="preserve"> TTHC</w:t>
      </w:r>
      <w:r w:rsidR="00DA73F1" w:rsidRPr="002A4028">
        <w:rPr>
          <w:color w:val="000000" w:themeColor="text1"/>
          <w:shd w:val="clear" w:color="auto" w:fill="FFFFFF"/>
          <w:lang w:val="vi-VN"/>
        </w:rPr>
        <w:t xml:space="preserve">, </w:t>
      </w:r>
      <w:r w:rsidR="00DA73F1" w:rsidRPr="002A4028" w:rsidDel="0067281D">
        <w:t>giấy tờ công dân liên quan đến quản lý dân cư</w:t>
      </w:r>
      <w:r w:rsidR="007B0D96" w:rsidRPr="002A4028">
        <w:rPr>
          <w:color w:val="000000" w:themeColor="text1"/>
          <w:shd w:val="clear" w:color="auto" w:fill="FFFFFF"/>
          <w:lang w:val="vi-VN"/>
        </w:rPr>
        <w:t>. Tính đ</w:t>
      </w:r>
      <w:r w:rsidR="007B0D96" w:rsidRPr="002A4028">
        <w:t xml:space="preserve">ến nay, các bộ, ngành đã đơn giản hóa được 388 TTHC/1.086 TTHC được giao tại các </w:t>
      </w:r>
      <w:r w:rsidR="007B0D96" w:rsidRPr="002A4028" w:rsidDel="0067281D">
        <w:t xml:space="preserve">Nghị quyết </w:t>
      </w:r>
      <w:r w:rsidR="007B0D96" w:rsidRPr="002A4028">
        <w:t xml:space="preserve">chuyên đề </w:t>
      </w:r>
      <w:r w:rsidR="007B0D96" w:rsidRPr="002A4028" w:rsidDel="0067281D">
        <w:t>của Chính phủ về đơn giản hóa TTHC, giấy tờ công dân liên quan đến quản lý dân cư</w:t>
      </w:r>
      <w:r w:rsidR="007B0D96" w:rsidRPr="002A4028">
        <w:t xml:space="preserve"> </w:t>
      </w:r>
      <w:r w:rsidR="007B0D96" w:rsidRPr="002A4028">
        <w:rPr>
          <w:i/>
        </w:rPr>
        <w:t xml:space="preserve">(đạt 36%), </w:t>
      </w:r>
      <w:r w:rsidR="007B0D96" w:rsidRPr="002A4028">
        <w:t>trong đó, có 05 bộ, ngành</w:t>
      </w:r>
      <w:r w:rsidR="007B0D96" w:rsidRPr="002A4028">
        <w:rPr>
          <w:rStyle w:val="FootnoteReference"/>
        </w:rPr>
        <w:footnoteReference w:id="16"/>
      </w:r>
      <w:r w:rsidR="007B0D96" w:rsidRPr="002A4028">
        <w:t xml:space="preserve"> hoàn thành thực thi phương án, 03 bộ</w:t>
      </w:r>
      <w:r w:rsidR="007B0D96" w:rsidRPr="002A4028">
        <w:rPr>
          <w:rStyle w:val="FootnoteReference"/>
        </w:rPr>
        <w:footnoteReference w:id="17"/>
      </w:r>
      <w:r w:rsidR="007B0D96" w:rsidRPr="002A4028">
        <w:t xml:space="preserve"> đạt trên 50% và </w:t>
      </w:r>
      <w:r w:rsidR="00B862A6" w:rsidRPr="002A4028">
        <w:rPr>
          <w:lang w:val="vi-VN"/>
        </w:rPr>
        <w:t xml:space="preserve">hiện </w:t>
      </w:r>
      <w:r w:rsidR="007B0D96" w:rsidRPr="002A4028">
        <w:t xml:space="preserve">còn Bộ Văn hóa, Thể thao và Du lịch chưa thực thi phương án đơn giản hóa </w:t>
      </w:r>
      <w:r w:rsidR="007B0D96" w:rsidRPr="002A4028">
        <w:rPr>
          <w:i/>
        </w:rPr>
        <w:t>(Chi tiết tại Phụ lục V</w:t>
      </w:r>
      <w:r w:rsidR="007675F3" w:rsidRPr="002A4028">
        <w:rPr>
          <w:i/>
          <w:lang w:val="vi-VN"/>
        </w:rPr>
        <w:t>I</w:t>
      </w:r>
      <w:r w:rsidR="00B24906" w:rsidRPr="002A4028">
        <w:rPr>
          <w:i/>
          <w:lang w:val="vi-VN"/>
        </w:rPr>
        <w:t>II</w:t>
      </w:r>
      <w:r w:rsidR="007B0D96" w:rsidRPr="002A4028">
        <w:rPr>
          <w:i/>
        </w:rPr>
        <w:t>).</w:t>
      </w:r>
    </w:p>
    <w:p w:rsidR="00081462" w:rsidRPr="00127448" w:rsidRDefault="00D708BB" w:rsidP="0022666E">
      <w:pPr>
        <w:widowControl w:val="0"/>
        <w:tabs>
          <w:tab w:val="left" w:pos="851"/>
        </w:tabs>
        <w:spacing w:after="80" w:line="340" w:lineRule="exact"/>
        <w:ind w:firstLine="709"/>
        <w:jc w:val="both"/>
        <w:rPr>
          <w:rFonts w:eastAsia="Calibri"/>
          <w:i/>
          <w:color w:val="000000" w:themeColor="text1"/>
        </w:rPr>
      </w:pPr>
      <w:r w:rsidRPr="00127448">
        <w:rPr>
          <w:i/>
          <w:color w:val="000000" w:themeColor="text1"/>
        </w:rPr>
        <w:t>đ</w:t>
      </w:r>
      <w:r w:rsidR="00081462" w:rsidRPr="00127448">
        <w:rPr>
          <w:i/>
          <w:color w:val="000000" w:themeColor="text1"/>
        </w:rPr>
        <w:t xml:space="preserve">) </w:t>
      </w:r>
      <w:r w:rsidR="002A4028">
        <w:rPr>
          <w:rFonts w:eastAsia="Calibri"/>
          <w:i/>
          <w:color w:val="000000" w:themeColor="text1"/>
        </w:rPr>
        <w:t>P</w:t>
      </w:r>
      <w:r w:rsidR="00081462" w:rsidRPr="00127448">
        <w:rPr>
          <w:rFonts w:eastAsia="Calibri"/>
          <w:i/>
          <w:color w:val="000000" w:themeColor="text1"/>
        </w:rPr>
        <w:t>hân cấp trong giải quyết TTHC</w:t>
      </w:r>
    </w:p>
    <w:p w:rsidR="0009389A" w:rsidRPr="00F92AC3" w:rsidRDefault="0009389A" w:rsidP="0022666E">
      <w:pPr>
        <w:widowControl w:val="0"/>
        <w:tabs>
          <w:tab w:val="left" w:pos="851"/>
        </w:tabs>
        <w:spacing w:after="80" w:line="340" w:lineRule="exact"/>
        <w:ind w:firstLine="709"/>
        <w:jc w:val="both"/>
      </w:pPr>
      <w:r w:rsidRPr="00F92AC3">
        <w:rPr>
          <w:color w:val="000000" w:themeColor="text1"/>
          <w:lang w:val="vi-VN"/>
        </w:rPr>
        <w:t xml:space="preserve">Có 07 bộ </w:t>
      </w:r>
      <w:r w:rsidR="0077673C" w:rsidRPr="00F92AC3">
        <w:rPr>
          <w:color w:val="000000" w:themeColor="text1"/>
        </w:rPr>
        <w:t xml:space="preserve">đã ban hành, trình cấp có thẩm quyền ban hành </w:t>
      </w:r>
      <w:r w:rsidR="0077673C" w:rsidRPr="00F92AC3">
        <w:rPr>
          <w:color w:val="000000" w:themeColor="text1"/>
          <w:lang w:val="vi-VN"/>
        </w:rPr>
        <w:t xml:space="preserve">13 VBQPPL </w:t>
      </w:r>
      <w:r w:rsidRPr="00F92AC3">
        <w:rPr>
          <w:color w:val="000000" w:themeColor="text1"/>
        </w:rPr>
        <w:t xml:space="preserve">để phân cấp </w:t>
      </w:r>
      <w:r w:rsidRPr="00F92AC3">
        <w:rPr>
          <w:color w:val="000000" w:themeColor="text1"/>
          <w:lang w:val="vi-VN"/>
        </w:rPr>
        <w:t>70</w:t>
      </w:r>
      <w:r w:rsidRPr="00F92AC3">
        <w:rPr>
          <w:color w:val="000000" w:themeColor="text1"/>
        </w:rPr>
        <w:t xml:space="preserve"> TTHC, </w:t>
      </w:r>
      <w:r w:rsidRPr="00F92AC3">
        <w:t xml:space="preserve">nâng tổng số TTHC được phân cấp trong </w:t>
      </w:r>
      <w:r w:rsidR="006B271E" w:rsidRPr="00F92AC3">
        <w:rPr>
          <w:lang w:val="vi-VN"/>
        </w:rPr>
        <w:t>3 quý</w:t>
      </w:r>
      <w:r w:rsidRPr="00F92AC3">
        <w:t xml:space="preserve"> đầu năm 2023 là 106 TTHC tại 18 VBQPPL. Đến nay, </w:t>
      </w:r>
      <w:r w:rsidRPr="00F92AC3">
        <w:rPr>
          <w:shd w:val="clear" w:color="auto" w:fill="FFFFFF"/>
        </w:rPr>
        <w:t xml:space="preserve">các bộ, ngành </w:t>
      </w:r>
      <w:r w:rsidRPr="00F92AC3">
        <w:t>đã sửa đổi 29 VBQPPL</w:t>
      </w:r>
      <w:r w:rsidRPr="00F92AC3">
        <w:rPr>
          <w:rStyle w:val="FootnoteReference"/>
        </w:rPr>
        <w:footnoteReference w:id="18"/>
      </w:r>
      <w:r w:rsidRPr="00F92AC3">
        <w:t xml:space="preserve"> để thực thi phương án phân cấp 156/699</w:t>
      </w:r>
      <w:r w:rsidRPr="00F92AC3">
        <w:rPr>
          <w:lang w:val="vi-VN"/>
        </w:rPr>
        <w:t xml:space="preserve"> </w:t>
      </w:r>
      <w:r w:rsidRPr="00F92AC3">
        <w:t>TTHC, đạt 22%</w:t>
      </w:r>
      <w:r w:rsidR="0077673C" w:rsidRPr="00F92AC3">
        <w:rPr>
          <w:lang w:val="vi-VN"/>
        </w:rPr>
        <w:t>, t</w:t>
      </w:r>
      <w:r w:rsidRPr="00F92AC3">
        <w:t xml:space="preserve">rong đó, </w:t>
      </w:r>
      <w:r w:rsidR="006B271E" w:rsidRPr="00F92AC3">
        <w:rPr>
          <w:lang w:val="vi-VN"/>
        </w:rPr>
        <w:t>Ngân hàng Nhà nước Việt Nam đã hoàn thành</w:t>
      </w:r>
      <w:r w:rsidRPr="00F92AC3">
        <w:t>, 10 bộ, cơ quan</w:t>
      </w:r>
      <w:r w:rsidR="006B271E" w:rsidRPr="00F92AC3">
        <w:rPr>
          <w:rStyle w:val="FootnoteReference"/>
        </w:rPr>
        <w:footnoteReference w:id="19"/>
      </w:r>
      <w:r w:rsidR="006B271E" w:rsidRPr="00F92AC3">
        <w:t xml:space="preserve"> </w:t>
      </w:r>
      <w:r w:rsidRPr="00F92AC3">
        <w:t xml:space="preserve">chưa thực thi phương án phân cấp theo phê duyệt của Thủ tướng Chính phủ </w:t>
      </w:r>
      <w:r w:rsidRPr="00F92AC3">
        <w:rPr>
          <w:i/>
        </w:rPr>
        <w:t>(Chi tiết tại Phụ lục I</w:t>
      </w:r>
      <w:r w:rsidR="007675F3" w:rsidRPr="00F92AC3">
        <w:rPr>
          <w:i/>
          <w:lang w:val="vi-VN"/>
        </w:rPr>
        <w:t>X</w:t>
      </w:r>
      <w:r w:rsidRPr="00F92AC3">
        <w:rPr>
          <w:i/>
        </w:rPr>
        <w:t>)</w:t>
      </w:r>
      <w:r w:rsidRPr="00F92AC3">
        <w:t>.</w:t>
      </w:r>
    </w:p>
    <w:p w:rsidR="007530B3" w:rsidRPr="00127448" w:rsidRDefault="00D708BB" w:rsidP="0022666E">
      <w:pPr>
        <w:pStyle w:val="BodyTextIndent"/>
        <w:tabs>
          <w:tab w:val="left" w:pos="840"/>
        </w:tabs>
        <w:spacing w:after="80" w:line="340" w:lineRule="exact"/>
        <w:ind w:left="0" w:firstLine="709"/>
        <w:jc w:val="both"/>
        <w:rPr>
          <w:i/>
          <w:color w:val="000000" w:themeColor="text1"/>
          <w:szCs w:val="28"/>
        </w:rPr>
      </w:pPr>
      <w:r w:rsidRPr="00127448">
        <w:rPr>
          <w:i/>
          <w:color w:val="000000" w:themeColor="text1"/>
          <w:szCs w:val="28"/>
        </w:rPr>
        <w:t>e</w:t>
      </w:r>
      <w:r w:rsidR="007530B3" w:rsidRPr="00127448">
        <w:rPr>
          <w:i/>
          <w:color w:val="000000" w:themeColor="text1"/>
          <w:szCs w:val="28"/>
        </w:rPr>
        <w:t xml:space="preserve">) </w:t>
      </w:r>
      <w:r w:rsidR="002A4028">
        <w:rPr>
          <w:i/>
          <w:color w:val="000000" w:themeColor="text1"/>
          <w:szCs w:val="28"/>
        </w:rPr>
        <w:t>T</w:t>
      </w:r>
      <w:r w:rsidR="007530B3" w:rsidRPr="00127448">
        <w:rPr>
          <w:i/>
          <w:color w:val="000000" w:themeColor="text1"/>
          <w:szCs w:val="28"/>
        </w:rPr>
        <w:t>iếp nhận và xử lý phản ánh, kiến nghị về quy định hành chính</w:t>
      </w:r>
    </w:p>
    <w:p w:rsidR="00707E48" w:rsidRPr="00707E48" w:rsidRDefault="000F776F" w:rsidP="0022666E">
      <w:pPr>
        <w:pStyle w:val="BodyTextIndent"/>
        <w:tabs>
          <w:tab w:val="left" w:pos="840"/>
        </w:tabs>
        <w:spacing w:after="80" w:line="340" w:lineRule="exact"/>
        <w:ind w:left="0" w:firstLine="709"/>
        <w:jc w:val="both"/>
        <w:rPr>
          <w:color w:val="000000" w:themeColor="text1"/>
          <w:szCs w:val="28"/>
          <w:lang w:val="vi-VN"/>
        </w:rPr>
      </w:pPr>
      <w:r w:rsidRPr="00C4634A">
        <w:rPr>
          <w:color w:val="000000" w:themeColor="text1"/>
          <w:szCs w:val="28"/>
          <w:lang w:val="vi-VN"/>
        </w:rPr>
        <w:t>C</w:t>
      </w:r>
      <w:r w:rsidR="00E710EF" w:rsidRPr="00C4634A">
        <w:rPr>
          <w:color w:val="000000" w:themeColor="text1"/>
          <w:szCs w:val="28"/>
        </w:rPr>
        <w:t>ác bộ, ngành</w:t>
      </w:r>
      <w:r w:rsidR="00707E48">
        <w:rPr>
          <w:color w:val="000000" w:themeColor="text1"/>
          <w:szCs w:val="28"/>
          <w:lang w:val="vi-VN"/>
        </w:rPr>
        <w:t xml:space="preserve"> </w:t>
      </w:r>
      <w:r w:rsidR="00E710EF" w:rsidRPr="00C4634A">
        <w:rPr>
          <w:color w:val="000000" w:themeColor="text1"/>
          <w:szCs w:val="28"/>
        </w:rPr>
        <w:t xml:space="preserve">đã tiếp nhận </w:t>
      </w:r>
      <w:r w:rsidR="00C4634A" w:rsidRPr="00C4634A">
        <w:rPr>
          <w:color w:val="000000" w:themeColor="text1"/>
          <w:szCs w:val="28"/>
          <w:lang w:val="vi-VN"/>
        </w:rPr>
        <w:t xml:space="preserve">tổng số </w:t>
      </w:r>
      <w:r w:rsidR="00707E48">
        <w:rPr>
          <w:color w:val="000000" w:themeColor="text1"/>
          <w:szCs w:val="28"/>
          <w:lang w:val="vi-VN"/>
        </w:rPr>
        <w:t>6.470</w:t>
      </w:r>
      <w:r w:rsidR="00E710EF" w:rsidRPr="00C4634A">
        <w:rPr>
          <w:b/>
          <w:i/>
          <w:color w:val="000000" w:themeColor="text1"/>
          <w:szCs w:val="28"/>
          <w:lang w:val="nb-NO"/>
        </w:rPr>
        <w:t xml:space="preserve"> </w:t>
      </w:r>
      <w:r w:rsidR="00E710EF" w:rsidRPr="00C4634A">
        <w:rPr>
          <w:color w:val="000000" w:themeColor="text1"/>
          <w:szCs w:val="28"/>
        </w:rPr>
        <w:t>phản ánh, kiến nghị (PAKN)</w:t>
      </w:r>
      <w:r w:rsidR="00E710EF" w:rsidRPr="00C4634A">
        <w:rPr>
          <w:color w:val="000000" w:themeColor="text1"/>
          <w:szCs w:val="28"/>
          <w:lang w:val="nb-NO"/>
        </w:rPr>
        <w:t xml:space="preserve"> của cá nhân, tổ chức về hành vi hành chính và quy định hành chính</w:t>
      </w:r>
      <w:r w:rsidR="00E710EF" w:rsidRPr="00C4634A">
        <w:rPr>
          <w:color w:val="000000" w:themeColor="text1"/>
          <w:szCs w:val="28"/>
        </w:rPr>
        <w:t xml:space="preserve">; đã xem xét, xử lý và trả lời </w:t>
      </w:r>
      <w:r w:rsidR="00707E48">
        <w:rPr>
          <w:color w:val="000000" w:themeColor="text1"/>
          <w:szCs w:val="28"/>
          <w:lang w:val="vi-VN"/>
        </w:rPr>
        <w:t>5.900</w:t>
      </w:r>
      <w:r w:rsidR="00E710EF" w:rsidRPr="00C4634A">
        <w:rPr>
          <w:color w:val="000000" w:themeColor="text1"/>
          <w:szCs w:val="28"/>
          <w:lang w:val="nb-NO"/>
        </w:rPr>
        <w:t xml:space="preserve"> PAKN, bằng </w:t>
      </w:r>
      <w:r w:rsidR="00C4634A" w:rsidRPr="00C4634A">
        <w:rPr>
          <w:color w:val="000000" w:themeColor="text1"/>
          <w:szCs w:val="28"/>
          <w:lang w:val="vi-VN"/>
        </w:rPr>
        <w:t>9</w:t>
      </w:r>
      <w:r w:rsidR="00707E48">
        <w:rPr>
          <w:color w:val="000000" w:themeColor="text1"/>
          <w:szCs w:val="28"/>
          <w:lang w:val="vi-VN"/>
        </w:rPr>
        <w:t>1</w:t>
      </w:r>
      <w:r w:rsidR="00C4634A" w:rsidRPr="00C4634A">
        <w:rPr>
          <w:color w:val="000000" w:themeColor="text1"/>
          <w:szCs w:val="28"/>
          <w:lang w:val="vi-VN"/>
        </w:rPr>
        <w:t>,</w:t>
      </w:r>
      <w:r w:rsidR="00707E48">
        <w:rPr>
          <w:color w:val="000000" w:themeColor="text1"/>
          <w:szCs w:val="28"/>
          <w:lang w:val="vi-VN"/>
        </w:rPr>
        <w:t>19</w:t>
      </w:r>
      <w:r w:rsidR="00E710EF" w:rsidRPr="00C4634A">
        <w:rPr>
          <w:color w:val="000000" w:themeColor="text1"/>
          <w:szCs w:val="28"/>
          <w:lang w:val="nb-NO"/>
        </w:rPr>
        <w:t>% (</w:t>
      </w:r>
      <w:r w:rsidR="00E710EF" w:rsidRPr="00C4634A">
        <w:rPr>
          <w:i/>
          <w:color w:val="000000" w:themeColor="text1"/>
          <w:szCs w:val="28"/>
        </w:rPr>
        <w:t xml:space="preserve">tăng </w:t>
      </w:r>
      <w:r w:rsidR="00A70DD3">
        <w:rPr>
          <w:i/>
          <w:color w:val="000000" w:themeColor="text1"/>
          <w:szCs w:val="28"/>
          <w:lang w:val="vi-VN"/>
        </w:rPr>
        <w:t>37,42</w:t>
      </w:r>
      <w:r w:rsidR="00E710EF" w:rsidRPr="00C4634A">
        <w:rPr>
          <w:i/>
          <w:color w:val="000000" w:themeColor="text1"/>
          <w:szCs w:val="28"/>
        </w:rPr>
        <w:t xml:space="preserve">% so với Quý </w:t>
      </w:r>
      <w:r w:rsidR="00C4634A" w:rsidRPr="00C4634A">
        <w:rPr>
          <w:i/>
          <w:color w:val="000000" w:themeColor="text1"/>
          <w:szCs w:val="28"/>
          <w:lang w:val="vi-VN"/>
        </w:rPr>
        <w:t>I</w:t>
      </w:r>
      <w:r w:rsidR="00E710EF" w:rsidRPr="00C4634A">
        <w:rPr>
          <w:i/>
          <w:color w:val="000000" w:themeColor="text1"/>
          <w:szCs w:val="28"/>
        </w:rPr>
        <w:t>I/2023</w:t>
      </w:r>
      <w:r w:rsidR="00E710EF" w:rsidRPr="00C4634A">
        <w:rPr>
          <w:color w:val="000000" w:themeColor="text1"/>
          <w:szCs w:val="28"/>
        </w:rPr>
        <w:t>)</w:t>
      </w:r>
      <w:r w:rsidR="00707E48">
        <w:rPr>
          <w:color w:val="000000" w:themeColor="text1"/>
          <w:szCs w:val="28"/>
          <w:lang w:val="vi-VN"/>
        </w:rPr>
        <w:t xml:space="preserve">. </w:t>
      </w:r>
      <w:r w:rsidR="00707E48" w:rsidRPr="00C4634A">
        <w:rPr>
          <w:color w:val="000000" w:themeColor="text1"/>
          <w:szCs w:val="28"/>
          <w:lang w:val="vi-VN"/>
        </w:rPr>
        <w:t>C</w:t>
      </w:r>
      <w:r w:rsidR="00707E48" w:rsidRPr="00C4634A">
        <w:rPr>
          <w:color w:val="000000" w:themeColor="text1"/>
          <w:szCs w:val="28"/>
        </w:rPr>
        <w:t xml:space="preserve">ác địa phương đã tiếp nhận </w:t>
      </w:r>
      <w:r w:rsidR="00707E48" w:rsidRPr="00C4634A">
        <w:rPr>
          <w:color w:val="000000" w:themeColor="text1"/>
          <w:szCs w:val="28"/>
          <w:lang w:val="vi-VN"/>
        </w:rPr>
        <w:t xml:space="preserve">tổng số </w:t>
      </w:r>
      <w:r w:rsidR="00707E48">
        <w:rPr>
          <w:color w:val="000000" w:themeColor="text1"/>
          <w:szCs w:val="28"/>
          <w:lang w:val="vi-VN"/>
        </w:rPr>
        <w:t>3.822</w:t>
      </w:r>
      <w:r w:rsidR="00707E48" w:rsidRPr="00C4634A">
        <w:rPr>
          <w:b/>
          <w:i/>
          <w:color w:val="000000" w:themeColor="text1"/>
          <w:szCs w:val="28"/>
          <w:lang w:val="nb-NO"/>
        </w:rPr>
        <w:t xml:space="preserve"> </w:t>
      </w:r>
      <w:r w:rsidR="00707E48" w:rsidRPr="00C4634A">
        <w:rPr>
          <w:color w:val="000000" w:themeColor="text1"/>
          <w:szCs w:val="28"/>
        </w:rPr>
        <w:t xml:space="preserve">PAKN; đã xem xét, xử lý và trả lời </w:t>
      </w:r>
      <w:r w:rsidR="00707E48">
        <w:rPr>
          <w:color w:val="000000" w:themeColor="text1"/>
          <w:szCs w:val="28"/>
          <w:lang w:val="vi-VN"/>
        </w:rPr>
        <w:t>3.441</w:t>
      </w:r>
      <w:r w:rsidR="00707E48" w:rsidRPr="00C4634A">
        <w:rPr>
          <w:color w:val="000000" w:themeColor="text1"/>
          <w:szCs w:val="28"/>
          <w:lang w:val="nb-NO"/>
        </w:rPr>
        <w:t xml:space="preserve"> PAKN, bằng </w:t>
      </w:r>
      <w:r w:rsidR="00707E48" w:rsidRPr="00C4634A">
        <w:rPr>
          <w:color w:val="000000" w:themeColor="text1"/>
          <w:szCs w:val="28"/>
          <w:lang w:val="vi-VN"/>
        </w:rPr>
        <w:t>90,</w:t>
      </w:r>
      <w:r w:rsidR="00707E48">
        <w:rPr>
          <w:color w:val="000000" w:themeColor="text1"/>
          <w:szCs w:val="28"/>
          <w:lang w:val="vi-VN"/>
        </w:rPr>
        <w:t>03</w:t>
      </w:r>
      <w:r w:rsidR="00707E48" w:rsidRPr="00C4634A">
        <w:rPr>
          <w:color w:val="000000" w:themeColor="text1"/>
          <w:szCs w:val="28"/>
          <w:lang w:val="nb-NO"/>
        </w:rPr>
        <w:t>% (</w:t>
      </w:r>
      <w:r w:rsidR="00A70DD3">
        <w:rPr>
          <w:i/>
          <w:color w:val="000000" w:themeColor="text1"/>
          <w:szCs w:val="28"/>
          <w:lang w:val="vi-VN"/>
        </w:rPr>
        <w:t>giảm 2,09</w:t>
      </w:r>
      <w:r w:rsidR="00707E48" w:rsidRPr="00C4634A">
        <w:rPr>
          <w:i/>
          <w:color w:val="000000" w:themeColor="text1"/>
          <w:szCs w:val="28"/>
        </w:rPr>
        <w:t xml:space="preserve">% so với Quý </w:t>
      </w:r>
      <w:r w:rsidR="00707E48" w:rsidRPr="00C4634A">
        <w:rPr>
          <w:i/>
          <w:color w:val="000000" w:themeColor="text1"/>
          <w:szCs w:val="28"/>
          <w:lang w:val="vi-VN"/>
        </w:rPr>
        <w:t>I</w:t>
      </w:r>
      <w:r w:rsidR="00707E48" w:rsidRPr="00C4634A">
        <w:rPr>
          <w:i/>
          <w:color w:val="000000" w:themeColor="text1"/>
          <w:szCs w:val="28"/>
        </w:rPr>
        <w:t>I/2023</w:t>
      </w:r>
      <w:r w:rsidR="00707E48" w:rsidRPr="00C4634A">
        <w:rPr>
          <w:color w:val="000000" w:themeColor="text1"/>
          <w:szCs w:val="28"/>
        </w:rPr>
        <w:t>)</w:t>
      </w:r>
      <w:r w:rsidR="00707E48">
        <w:rPr>
          <w:color w:val="000000" w:themeColor="text1"/>
          <w:szCs w:val="28"/>
          <w:lang w:val="vi-VN"/>
        </w:rPr>
        <w:t xml:space="preserve"> </w:t>
      </w:r>
      <w:r w:rsidR="00707E48" w:rsidRPr="00C4634A">
        <w:rPr>
          <w:color w:val="000000" w:themeColor="text1"/>
          <w:szCs w:val="28"/>
        </w:rPr>
        <w:t>(</w:t>
      </w:r>
      <w:r w:rsidR="00707E48" w:rsidRPr="00C4634A">
        <w:rPr>
          <w:i/>
          <w:color w:val="000000" w:themeColor="text1"/>
          <w:szCs w:val="28"/>
        </w:rPr>
        <w:t xml:space="preserve">Chi tiết tại Phụ lục </w:t>
      </w:r>
      <w:r w:rsidR="00707E48">
        <w:rPr>
          <w:i/>
          <w:color w:val="000000" w:themeColor="text1"/>
          <w:szCs w:val="28"/>
          <w:lang w:val="vi-VN"/>
        </w:rPr>
        <w:t>X</w:t>
      </w:r>
      <w:r w:rsidR="00707E48" w:rsidRPr="00C4634A">
        <w:rPr>
          <w:color w:val="000000" w:themeColor="text1"/>
          <w:szCs w:val="28"/>
        </w:rPr>
        <w:t>).</w:t>
      </w:r>
    </w:p>
    <w:p w:rsidR="007530B3" w:rsidRPr="00127448" w:rsidRDefault="00D708BB" w:rsidP="0022666E">
      <w:pPr>
        <w:spacing w:after="80" w:line="340" w:lineRule="exact"/>
        <w:ind w:firstLine="709"/>
        <w:jc w:val="both"/>
        <w:rPr>
          <w:i/>
          <w:color w:val="000000" w:themeColor="text1"/>
        </w:rPr>
      </w:pPr>
      <w:r w:rsidRPr="00127448">
        <w:rPr>
          <w:i/>
          <w:color w:val="000000" w:themeColor="text1"/>
        </w:rPr>
        <w:t>g</w:t>
      </w:r>
      <w:r w:rsidR="002D6CC5" w:rsidRPr="00127448">
        <w:rPr>
          <w:i/>
          <w:color w:val="000000" w:themeColor="text1"/>
        </w:rPr>
        <w:t>)</w:t>
      </w:r>
      <w:r w:rsidR="007530B3" w:rsidRPr="00127448">
        <w:rPr>
          <w:i/>
          <w:color w:val="000000" w:themeColor="text1"/>
        </w:rPr>
        <w:t xml:space="preserve"> </w:t>
      </w:r>
      <w:r w:rsidR="002A4028">
        <w:rPr>
          <w:i/>
          <w:color w:val="000000" w:themeColor="text1"/>
        </w:rPr>
        <w:t>T</w:t>
      </w:r>
      <w:r w:rsidR="007530B3" w:rsidRPr="00127448">
        <w:rPr>
          <w:i/>
          <w:color w:val="000000" w:themeColor="text1"/>
        </w:rPr>
        <w:t xml:space="preserve">ruyền thông hỗ trợ hoạt động kiểm soát TTHC </w:t>
      </w:r>
    </w:p>
    <w:p w:rsidR="004A2F40" w:rsidRPr="00604661" w:rsidRDefault="004A2F40" w:rsidP="0022666E">
      <w:pPr>
        <w:pStyle w:val="v1msonormal"/>
        <w:shd w:val="clear" w:color="auto" w:fill="FFFFFF"/>
        <w:spacing w:before="0" w:beforeAutospacing="0" w:after="80" w:afterAutospacing="0" w:line="340" w:lineRule="exact"/>
        <w:ind w:firstLine="709"/>
        <w:jc w:val="both"/>
        <w:rPr>
          <w:color w:val="000000" w:themeColor="text1"/>
          <w:sz w:val="28"/>
          <w:szCs w:val="28"/>
          <w:shd w:val="clear" w:color="auto" w:fill="FFFFFF"/>
          <w:lang w:val="vi-VN"/>
        </w:rPr>
      </w:pPr>
      <w:r w:rsidRPr="002A4028">
        <w:rPr>
          <w:iCs/>
          <w:color w:val="000000" w:themeColor="text1"/>
          <w:spacing w:val="-4"/>
          <w:sz w:val="28"/>
          <w:szCs w:val="28"/>
          <w:shd w:val="clear" w:color="auto" w:fill="FFFFFF"/>
          <w:lang w:val="vi-VN"/>
        </w:rPr>
        <w:t>C</w:t>
      </w:r>
      <w:r w:rsidRPr="002A4028">
        <w:rPr>
          <w:color w:val="000000" w:themeColor="text1"/>
          <w:spacing w:val="-4"/>
          <w:sz w:val="28"/>
          <w:szCs w:val="28"/>
          <w:shd w:val="clear" w:color="auto" w:fill="FFFFFF"/>
        </w:rPr>
        <w:t>ông tác thông tin, tuyên truyền về cải cách</w:t>
      </w:r>
      <w:r w:rsidR="00604661" w:rsidRPr="002A4028">
        <w:rPr>
          <w:color w:val="000000" w:themeColor="text1"/>
          <w:spacing w:val="-4"/>
          <w:sz w:val="28"/>
          <w:szCs w:val="28"/>
          <w:shd w:val="clear" w:color="auto" w:fill="FFFFFF"/>
          <w:lang w:val="vi-VN"/>
        </w:rPr>
        <w:t xml:space="preserve"> hành chính nói chung và cải cách</w:t>
      </w:r>
      <w:r w:rsidRPr="002A4028">
        <w:rPr>
          <w:color w:val="000000" w:themeColor="text1"/>
          <w:spacing w:val="-4"/>
          <w:sz w:val="28"/>
          <w:szCs w:val="28"/>
          <w:shd w:val="clear" w:color="auto" w:fill="FFFFFF"/>
          <w:lang w:val="vi-VN"/>
        </w:rPr>
        <w:t>,</w:t>
      </w:r>
      <w:r w:rsidRPr="00604661">
        <w:rPr>
          <w:color w:val="000000" w:themeColor="text1"/>
          <w:spacing w:val="-2"/>
          <w:sz w:val="28"/>
          <w:szCs w:val="28"/>
          <w:shd w:val="clear" w:color="auto" w:fill="FFFFFF"/>
          <w:lang w:val="vi-VN"/>
        </w:rPr>
        <w:t xml:space="preserve"> kiểm soát</w:t>
      </w:r>
      <w:r w:rsidRPr="00604661">
        <w:rPr>
          <w:color w:val="000000" w:themeColor="text1"/>
          <w:spacing w:val="-2"/>
          <w:sz w:val="28"/>
          <w:szCs w:val="28"/>
          <w:shd w:val="clear" w:color="auto" w:fill="FFFFFF"/>
        </w:rPr>
        <w:t xml:space="preserve"> TTHC</w:t>
      </w:r>
      <w:r w:rsidR="00113F3B">
        <w:rPr>
          <w:color w:val="000000" w:themeColor="text1"/>
          <w:spacing w:val="-2"/>
          <w:sz w:val="28"/>
          <w:szCs w:val="28"/>
          <w:shd w:val="clear" w:color="auto" w:fill="FFFFFF"/>
        </w:rPr>
        <w:t xml:space="preserve"> </w:t>
      </w:r>
      <w:r w:rsidR="00604661" w:rsidRPr="00604661">
        <w:rPr>
          <w:color w:val="000000" w:themeColor="text1"/>
          <w:spacing w:val="-2"/>
          <w:sz w:val="28"/>
          <w:szCs w:val="28"/>
          <w:shd w:val="clear" w:color="auto" w:fill="FFFFFF"/>
          <w:lang w:val="vi-VN"/>
        </w:rPr>
        <w:t xml:space="preserve">nói riêng </w:t>
      </w:r>
      <w:r w:rsidRPr="00604661">
        <w:rPr>
          <w:color w:val="000000" w:themeColor="text1"/>
          <w:spacing w:val="-2"/>
          <w:sz w:val="28"/>
          <w:szCs w:val="28"/>
          <w:shd w:val="clear" w:color="auto" w:fill="FFFFFF"/>
        </w:rPr>
        <w:t xml:space="preserve">tiếp tục được các bộ, ngành, địa phương quan tâm và thực hiện dưới nhiều hình thức đa dạng, nội dung phong phú. </w:t>
      </w:r>
      <w:r w:rsidRPr="00604661">
        <w:rPr>
          <w:color w:val="000000" w:themeColor="text1"/>
          <w:spacing w:val="-2"/>
          <w:sz w:val="28"/>
          <w:szCs w:val="28"/>
          <w:shd w:val="clear" w:color="auto" w:fill="FFFFFF"/>
          <w:lang w:val="vi-VN"/>
        </w:rPr>
        <w:t>Trong quý, đ</w:t>
      </w:r>
      <w:r w:rsidRPr="00604661">
        <w:rPr>
          <w:color w:val="000000" w:themeColor="text1"/>
          <w:spacing w:val="-2"/>
          <w:sz w:val="28"/>
          <w:szCs w:val="28"/>
          <w:shd w:val="clear" w:color="auto" w:fill="FFFFFF"/>
        </w:rPr>
        <w:t xml:space="preserve">ã có </w:t>
      </w:r>
      <w:r w:rsidR="00C665A1" w:rsidRPr="00604661">
        <w:rPr>
          <w:color w:val="000000" w:themeColor="text1"/>
          <w:spacing w:val="-2"/>
          <w:sz w:val="28"/>
          <w:szCs w:val="28"/>
          <w:shd w:val="clear" w:color="auto" w:fill="FFFFFF"/>
          <w:lang w:val="vi-VN"/>
        </w:rPr>
        <w:t>nhiều</w:t>
      </w:r>
      <w:r w:rsidRPr="00604661">
        <w:rPr>
          <w:color w:val="000000" w:themeColor="text1"/>
          <w:spacing w:val="-2"/>
          <w:sz w:val="28"/>
          <w:szCs w:val="28"/>
          <w:shd w:val="clear" w:color="auto" w:fill="FFFFFF"/>
        </w:rPr>
        <w:t xml:space="preserve"> lượt tin, bài </w:t>
      </w:r>
      <w:r w:rsidR="005A352A" w:rsidRPr="00604661">
        <w:rPr>
          <w:color w:val="000000" w:themeColor="text1"/>
          <w:spacing w:val="-2"/>
          <w:sz w:val="28"/>
          <w:szCs w:val="28"/>
          <w:shd w:val="clear" w:color="auto" w:fill="FFFFFF"/>
          <w:lang w:val="vi-VN"/>
        </w:rPr>
        <w:t xml:space="preserve">được </w:t>
      </w:r>
      <w:r w:rsidRPr="00604661">
        <w:rPr>
          <w:color w:val="000000" w:themeColor="text1"/>
          <w:spacing w:val="-2"/>
          <w:sz w:val="28"/>
          <w:szCs w:val="28"/>
          <w:shd w:val="clear" w:color="auto" w:fill="FFFFFF"/>
        </w:rPr>
        <w:t>đăng trên các báo</w:t>
      </w:r>
      <w:r w:rsidR="00113F3B">
        <w:rPr>
          <w:color w:val="000000" w:themeColor="text1"/>
          <w:spacing w:val="-2"/>
          <w:sz w:val="28"/>
          <w:szCs w:val="28"/>
          <w:shd w:val="clear" w:color="auto" w:fill="FFFFFF"/>
        </w:rPr>
        <w:t>, đài, truyền hình của</w:t>
      </w:r>
      <w:r w:rsidRPr="00604661">
        <w:rPr>
          <w:color w:val="000000" w:themeColor="text1"/>
          <w:spacing w:val="-2"/>
          <w:sz w:val="28"/>
          <w:szCs w:val="28"/>
          <w:shd w:val="clear" w:color="auto" w:fill="FFFFFF"/>
        </w:rPr>
        <w:t xml:space="preserve"> Trung ương</w:t>
      </w:r>
      <w:r w:rsidRPr="00604661">
        <w:rPr>
          <w:color w:val="000000" w:themeColor="text1"/>
          <w:spacing w:val="-2"/>
          <w:sz w:val="28"/>
          <w:szCs w:val="28"/>
          <w:shd w:val="clear" w:color="auto" w:fill="FFFFFF"/>
          <w:lang w:val="vi-VN"/>
        </w:rPr>
        <w:t xml:space="preserve">, </w:t>
      </w:r>
      <w:r w:rsidR="00113F3B">
        <w:rPr>
          <w:color w:val="000000" w:themeColor="text1"/>
          <w:spacing w:val="-2"/>
          <w:sz w:val="28"/>
          <w:szCs w:val="28"/>
          <w:shd w:val="clear" w:color="auto" w:fill="FFFFFF"/>
        </w:rPr>
        <w:t xml:space="preserve">của </w:t>
      </w:r>
      <w:r w:rsidRPr="00604661">
        <w:rPr>
          <w:color w:val="000000" w:themeColor="text1"/>
          <w:spacing w:val="-2"/>
          <w:sz w:val="28"/>
          <w:szCs w:val="28"/>
          <w:shd w:val="clear" w:color="auto" w:fill="FFFFFF"/>
          <w:lang w:val="vi-VN"/>
        </w:rPr>
        <w:t>địa phương</w:t>
      </w:r>
      <w:r w:rsidRPr="00604661">
        <w:rPr>
          <w:color w:val="000000" w:themeColor="text1"/>
          <w:spacing w:val="-2"/>
          <w:sz w:val="28"/>
          <w:szCs w:val="28"/>
          <w:shd w:val="clear" w:color="auto" w:fill="FFFFFF"/>
        </w:rPr>
        <w:t xml:space="preserve"> có sức lan tỏa lớn</w:t>
      </w:r>
      <w:r w:rsidRPr="00604661">
        <w:rPr>
          <w:color w:val="000000" w:themeColor="text1"/>
          <w:sz w:val="28"/>
          <w:szCs w:val="28"/>
          <w:shd w:val="clear" w:color="auto" w:fill="FFFFFF"/>
        </w:rPr>
        <w:t xml:space="preserve">; </w:t>
      </w:r>
      <w:r w:rsidRPr="00604661">
        <w:rPr>
          <w:color w:val="000000" w:themeColor="text1"/>
          <w:sz w:val="28"/>
          <w:szCs w:val="28"/>
          <w:shd w:val="clear" w:color="auto" w:fill="FFFFFF"/>
          <w:lang w:val="vi-VN"/>
        </w:rPr>
        <w:t xml:space="preserve">đồng thời, </w:t>
      </w:r>
      <w:r w:rsidRPr="00604661">
        <w:rPr>
          <w:color w:val="000000" w:themeColor="text1"/>
          <w:sz w:val="28"/>
          <w:szCs w:val="28"/>
          <w:shd w:val="clear" w:color="auto" w:fill="FFFFFF"/>
        </w:rPr>
        <w:t xml:space="preserve">phản ánh </w:t>
      </w:r>
      <w:r w:rsidRPr="00604661">
        <w:rPr>
          <w:color w:val="000000" w:themeColor="text1"/>
          <w:sz w:val="28"/>
          <w:szCs w:val="28"/>
          <w:shd w:val="clear" w:color="auto" w:fill="FFFFFF"/>
          <w:lang w:val="vi-VN"/>
        </w:rPr>
        <w:t>những</w:t>
      </w:r>
      <w:r w:rsidRPr="00604661">
        <w:rPr>
          <w:color w:val="000000" w:themeColor="text1"/>
          <w:sz w:val="28"/>
          <w:szCs w:val="28"/>
          <w:shd w:val="clear" w:color="auto" w:fill="FFFFFF"/>
        </w:rPr>
        <w:t xml:space="preserve"> bất cập </w:t>
      </w:r>
      <w:r w:rsidRPr="00604661">
        <w:rPr>
          <w:color w:val="000000" w:themeColor="text1"/>
          <w:sz w:val="28"/>
          <w:szCs w:val="28"/>
          <w:shd w:val="clear" w:color="auto" w:fill="FFFFFF"/>
          <w:lang w:val="vi-VN"/>
        </w:rPr>
        <w:t xml:space="preserve">về </w:t>
      </w:r>
      <w:r w:rsidRPr="00604661">
        <w:rPr>
          <w:color w:val="000000" w:themeColor="text1"/>
          <w:sz w:val="28"/>
          <w:szCs w:val="28"/>
          <w:shd w:val="clear" w:color="auto" w:fill="FFFFFF"/>
        </w:rPr>
        <w:t xml:space="preserve">quy định, cũng như hành vi nhũng nhiễu, tiêu cực </w:t>
      </w:r>
      <w:r w:rsidR="005A352A" w:rsidRPr="00604661">
        <w:rPr>
          <w:color w:val="000000" w:themeColor="text1"/>
          <w:sz w:val="28"/>
          <w:szCs w:val="28"/>
          <w:shd w:val="clear" w:color="auto" w:fill="FFFFFF"/>
          <w:lang w:val="vi-VN"/>
        </w:rPr>
        <w:t xml:space="preserve">của các cơ quan, đơn vị, các cán bộ, công chức, viên chức trong tiếp nhận, </w:t>
      </w:r>
      <w:r w:rsidR="005A352A" w:rsidRPr="00604661">
        <w:rPr>
          <w:color w:val="000000" w:themeColor="text1"/>
          <w:sz w:val="28"/>
          <w:szCs w:val="28"/>
          <w:shd w:val="clear" w:color="auto" w:fill="FFFFFF"/>
        </w:rPr>
        <w:t>giải quyết TTHC</w:t>
      </w:r>
      <w:r w:rsidR="00604661" w:rsidRPr="00604661">
        <w:rPr>
          <w:color w:val="000000" w:themeColor="text1"/>
          <w:sz w:val="28"/>
          <w:szCs w:val="28"/>
          <w:shd w:val="clear" w:color="auto" w:fill="FFFFFF"/>
          <w:lang w:val="vi-VN"/>
        </w:rPr>
        <w:t>, góp phần nâng cao chất lượng phục vụ của cơ quan hành chính nhà nước các cấp</w:t>
      </w:r>
      <w:r w:rsidRPr="00604661">
        <w:rPr>
          <w:color w:val="000000" w:themeColor="text1"/>
          <w:sz w:val="28"/>
          <w:szCs w:val="28"/>
          <w:shd w:val="clear" w:color="auto" w:fill="FFFFFF"/>
          <w:lang w:val="vi-VN"/>
        </w:rPr>
        <w:t>.</w:t>
      </w:r>
    </w:p>
    <w:p w:rsidR="00D80553" w:rsidRPr="00742381" w:rsidRDefault="00D80553" w:rsidP="0022666E">
      <w:pPr>
        <w:pStyle w:val="BodyTextIndent"/>
        <w:tabs>
          <w:tab w:val="left" w:pos="840"/>
        </w:tabs>
        <w:spacing w:after="80" w:line="340" w:lineRule="exact"/>
        <w:ind w:left="0" w:firstLine="709"/>
        <w:jc w:val="both"/>
        <w:rPr>
          <w:rFonts w:ascii="Times New Roman Bold" w:hAnsi="Times New Roman Bold"/>
          <w:b/>
          <w:color w:val="000000" w:themeColor="text1"/>
          <w:spacing w:val="-6"/>
          <w:szCs w:val="28"/>
        </w:rPr>
      </w:pPr>
      <w:r w:rsidRPr="00742381">
        <w:rPr>
          <w:rFonts w:ascii="Times New Roman Bold" w:hAnsi="Times New Roman Bold"/>
          <w:b/>
          <w:color w:val="000000" w:themeColor="text1"/>
          <w:spacing w:val="-6"/>
          <w:szCs w:val="28"/>
        </w:rPr>
        <w:t xml:space="preserve">4. </w:t>
      </w:r>
      <w:r w:rsidR="004F45D4">
        <w:rPr>
          <w:rFonts w:ascii="Times New Roman Bold" w:hAnsi="Times New Roman Bold"/>
          <w:b/>
          <w:color w:val="000000" w:themeColor="text1"/>
          <w:spacing w:val="-6"/>
          <w:szCs w:val="28"/>
        </w:rPr>
        <w:t>Kết quả t</w:t>
      </w:r>
      <w:r w:rsidR="00EE6A84" w:rsidRPr="00742381">
        <w:rPr>
          <w:rFonts w:ascii="Times New Roman Bold" w:hAnsi="Times New Roman Bold"/>
          <w:b/>
          <w:color w:val="000000" w:themeColor="text1"/>
          <w:spacing w:val="-6"/>
          <w:szCs w:val="28"/>
        </w:rPr>
        <w:t xml:space="preserve">riển khai </w:t>
      </w:r>
      <w:r w:rsidR="004F45D4">
        <w:rPr>
          <w:rFonts w:ascii="Times New Roman Bold" w:hAnsi="Times New Roman Bold"/>
          <w:b/>
          <w:color w:val="000000" w:themeColor="text1"/>
          <w:spacing w:val="-6"/>
          <w:szCs w:val="28"/>
        </w:rPr>
        <w:t xml:space="preserve">thực hiện </w:t>
      </w:r>
      <w:r w:rsidR="00EE6A84" w:rsidRPr="00742381">
        <w:rPr>
          <w:rFonts w:ascii="Times New Roman Bold" w:hAnsi="Times New Roman Bold"/>
          <w:b/>
          <w:color w:val="000000" w:themeColor="text1"/>
          <w:spacing w:val="-6"/>
          <w:szCs w:val="28"/>
        </w:rPr>
        <w:t>c</w:t>
      </w:r>
      <w:r w:rsidR="00EE6A84" w:rsidRPr="00742381">
        <w:rPr>
          <w:rFonts w:ascii="Times New Roman Bold" w:hAnsi="Times New Roman Bold" w:hint="eastAsia"/>
          <w:b/>
          <w:color w:val="000000" w:themeColor="text1"/>
          <w:spacing w:val="-6"/>
          <w:szCs w:val="28"/>
        </w:rPr>
        <w:t>ơ</w:t>
      </w:r>
      <w:r w:rsidR="00EE6A84" w:rsidRPr="00742381">
        <w:rPr>
          <w:rFonts w:ascii="Times New Roman Bold" w:hAnsi="Times New Roman Bold"/>
          <w:b/>
          <w:color w:val="000000" w:themeColor="text1"/>
          <w:spacing w:val="-6"/>
          <w:szCs w:val="28"/>
        </w:rPr>
        <w:t xml:space="preserve"> chế </w:t>
      </w:r>
      <w:r w:rsidR="004F45D4">
        <w:rPr>
          <w:rFonts w:ascii="Times New Roman Bold" w:hAnsi="Times New Roman Bold"/>
          <w:b/>
          <w:color w:val="000000" w:themeColor="text1"/>
          <w:spacing w:val="-6"/>
          <w:szCs w:val="28"/>
        </w:rPr>
        <w:t>m</w:t>
      </w:r>
      <w:r w:rsidR="00EE6A84" w:rsidRPr="00742381">
        <w:rPr>
          <w:rFonts w:ascii="Times New Roman Bold" w:hAnsi="Times New Roman Bold"/>
          <w:b/>
          <w:color w:val="000000" w:themeColor="text1"/>
          <w:spacing w:val="-6"/>
          <w:szCs w:val="28"/>
        </w:rPr>
        <w:t xml:space="preserve">ột cửa, </w:t>
      </w:r>
      <w:r w:rsidR="004F45D4">
        <w:rPr>
          <w:rFonts w:ascii="Times New Roman Bold" w:hAnsi="Times New Roman Bold"/>
          <w:b/>
          <w:color w:val="000000" w:themeColor="text1"/>
          <w:spacing w:val="-6"/>
          <w:szCs w:val="28"/>
        </w:rPr>
        <w:t>m</w:t>
      </w:r>
      <w:r w:rsidR="00EE6A84" w:rsidRPr="00742381">
        <w:rPr>
          <w:rFonts w:ascii="Times New Roman Bold" w:hAnsi="Times New Roman Bold"/>
          <w:b/>
          <w:color w:val="000000" w:themeColor="text1"/>
          <w:spacing w:val="-6"/>
          <w:szCs w:val="28"/>
        </w:rPr>
        <w:t>ột cửa li</w:t>
      </w:r>
      <w:r w:rsidR="00EE6A84" w:rsidRPr="00742381">
        <w:rPr>
          <w:rFonts w:ascii="Times New Roman Bold" w:hAnsi="Times New Roman Bold" w:hint="eastAsia"/>
          <w:b/>
          <w:color w:val="000000" w:themeColor="text1"/>
          <w:spacing w:val="-6"/>
          <w:szCs w:val="28"/>
        </w:rPr>
        <w:t>ê</w:t>
      </w:r>
      <w:r w:rsidR="00EE6A84" w:rsidRPr="00742381">
        <w:rPr>
          <w:rFonts w:ascii="Times New Roman Bold" w:hAnsi="Times New Roman Bold"/>
          <w:b/>
          <w:color w:val="000000" w:themeColor="text1"/>
          <w:spacing w:val="-6"/>
          <w:szCs w:val="28"/>
        </w:rPr>
        <w:t>n th</w:t>
      </w:r>
      <w:r w:rsidR="00EE6A84" w:rsidRPr="00742381">
        <w:rPr>
          <w:rFonts w:ascii="Times New Roman Bold" w:hAnsi="Times New Roman Bold" w:hint="eastAsia"/>
          <w:b/>
          <w:color w:val="000000" w:themeColor="text1"/>
          <w:spacing w:val="-6"/>
          <w:szCs w:val="28"/>
        </w:rPr>
        <w:t>ô</w:t>
      </w:r>
      <w:r w:rsidR="00EE6A84" w:rsidRPr="00742381">
        <w:rPr>
          <w:rFonts w:ascii="Times New Roman Bold" w:hAnsi="Times New Roman Bold"/>
          <w:b/>
          <w:color w:val="000000" w:themeColor="text1"/>
          <w:spacing w:val="-6"/>
          <w:szCs w:val="28"/>
        </w:rPr>
        <w:t xml:space="preserve">ng trong giải quyết </w:t>
      </w:r>
      <w:r w:rsidR="004F45D4">
        <w:rPr>
          <w:rFonts w:ascii="Times New Roman Bold" w:hAnsi="Times New Roman Bold"/>
          <w:b/>
          <w:color w:val="000000" w:themeColor="text1"/>
          <w:spacing w:val="-6"/>
          <w:szCs w:val="28"/>
        </w:rPr>
        <w:t>TTHC</w:t>
      </w:r>
      <w:r w:rsidR="00EE6A84" w:rsidRPr="00742381">
        <w:rPr>
          <w:rFonts w:ascii="Times New Roman Bold" w:hAnsi="Times New Roman Bold"/>
          <w:b/>
          <w:color w:val="000000" w:themeColor="text1"/>
          <w:spacing w:val="-6"/>
          <w:szCs w:val="28"/>
        </w:rPr>
        <w:t xml:space="preserve"> </w:t>
      </w:r>
      <w:r w:rsidR="004F45D4">
        <w:rPr>
          <w:b/>
          <w:color w:val="000000" w:themeColor="text1"/>
          <w:szCs w:val="28"/>
        </w:rPr>
        <w:t>và t</w:t>
      </w:r>
      <w:r w:rsidR="004F45D4" w:rsidRPr="00516CC8">
        <w:rPr>
          <w:b/>
          <w:color w:val="000000" w:themeColor="text1"/>
          <w:szCs w:val="28"/>
        </w:rPr>
        <w:t xml:space="preserve">hực hiện </w:t>
      </w:r>
      <w:r w:rsidR="004F45D4" w:rsidRPr="00127448">
        <w:rPr>
          <w:b/>
          <w:color w:val="000000" w:themeColor="text1"/>
          <w:szCs w:val="28"/>
        </w:rPr>
        <w:t>TTHC trên môi trường điện tử</w:t>
      </w:r>
    </w:p>
    <w:p w:rsidR="00322A83" w:rsidRPr="00164543" w:rsidRDefault="00A70DD3" w:rsidP="0022666E">
      <w:pPr>
        <w:tabs>
          <w:tab w:val="left" w:pos="993"/>
        </w:tabs>
        <w:spacing w:after="80" w:line="340" w:lineRule="exact"/>
        <w:ind w:firstLine="709"/>
        <w:jc w:val="both"/>
        <w:rPr>
          <w:color w:val="000000" w:themeColor="text1"/>
          <w:spacing w:val="-4"/>
          <w:lang w:val="vi-VN"/>
        </w:rPr>
      </w:pPr>
      <w:r w:rsidRPr="00164543">
        <w:rPr>
          <w:color w:val="000000" w:themeColor="text1"/>
          <w:spacing w:val="-4"/>
          <w:lang w:val="vi-VN"/>
        </w:rPr>
        <w:t>C</w:t>
      </w:r>
      <w:r w:rsidR="001B2749" w:rsidRPr="00164543">
        <w:rPr>
          <w:color w:val="000000" w:themeColor="text1"/>
          <w:spacing w:val="-4"/>
        </w:rPr>
        <w:t xml:space="preserve">ác bộ, ngành, địa phương tiếp tục </w:t>
      </w:r>
      <w:r w:rsidR="00CD6B07" w:rsidRPr="00164543">
        <w:rPr>
          <w:color w:val="000000" w:themeColor="text1"/>
          <w:spacing w:val="-4"/>
          <w:lang w:val="vi-VN"/>
        </w:rPr>
        <w:t>đ</w:t>
      </w:r>
      <w:r w:rsidR="00CD6B07" w:rsidRPr="00164543">
        <w:rPr>
          <w:color w:val="000000" w:themeColor="text1"/>
          <w:spacing w:val="-4"/>
        </w:rPr>
        <w:t>ổi mới mô hình, nâng cao chất lượng, hiệu quả</w:t>
      </w:r>
      <w:r w:rsidR="001F26D2" w:rsidRPr="00164543">
        <w:rPr>
          <w:color w:val="000000" w:themeColor="text1"/>
          <w:spacing w:val="-4"/>
          <w:lang w:val="vi-VN"/>
        </w:rPr>
        <w:t xml:space="preserve"> </w:t>
      </w:r>
      <w:r w:rsidR="00CD6B07" w:rsidRPr="00164543">
        <w:rPr>
          <w:color w:val="000000" w:themeColor="text1"/>
          <w:spacing w:val="-4"/>
        </w:rPr>
        <w:t>của Bộ phận Một cửa</w:t>
      </w:r>
      <w:r w:rsidR="001F26D2" w:rsidRPr="00164543">
        <w:rPr>
          <w:color w:val="000000" w:themeColor="text1"/>
          <w:spacing w:val="-4"/>
          <w:lang w:val="vi-VN"/>
        </w:rPr>
        <w:t xml:space="preserve"> (BPMC)</w:t>
      </w:r>
      <w:r w:rsidR="00CD6B07" w:rsidRPr="00164543">
        <w:rPr>
          <w:color w:val="000000" w:themeColor="text1"/>
          <w:spacing w:val="-4"/>
          <w:lang w:val="vi-VN"/>
        </w:rPr>
        <w:t xml:space="preserve">, </w:t>
      </w:r>
      <w:r w:rsidR="001B2749" w:rsidRPr="00164543">
        <w:rPr>
          <w:color w:val="000000" w:themeColor="text1"/>
          <w:spacing w:val="-4"/>
          <w:lang w:val="de-DE"/>
        </w:rPr>
        <w:t>tích cực triển khai số hóa hồ sơ, kết quả giải quyết TTHC</w:t>
      </w:r>
      <w:r w:rsidR="00C66D5B" w:rsidRPr="00164543">
        <w:rPr>
          <w:color w:val="000000" w:themeColor="text1"/>
          <w:spacing w:val="-4"/>
          <w:lang w:val="de-DE"/>
        </w:rPr>
        <w:t xml:space="preserve"> tại </w:t>
      </w:r>
      <w:r w:rsidR="001F26D2" w:rsidRPr="00164543">
        <w:rPr>
          <w:color w:val="000000" w:themeColor="text1"/>
          <w:spacing w:val="-4"/>
          <w:lang w:val="vi-VN"/>
        </w:rPr>
        <w:t>BPMC</w:t>
      </w:r>
      <w:r w:rsidR="00C66D5B" w:rsidRPr="00164543">
        <w:rPr>
          <w:color w:val="000000" w:themeColor="text1"/>
          <w:spacing w:val="-4"/>
          <w:lang w:val="de-DE"/>
        </w:rPr>
        <w:t xml:space="preserve"> các cấp</w:t>
      </w:r>
      <w:r w:rsidR="001B2749" w:rsidRPr="00164543">
        <w:rPr>
          <w:color w:val="000000" w:themeColor="text1"/>
          <w:spacing w:val="-4"/>
          <w:lang w:val="de-DE"/>
        </w:rPr>
        <w:t>; rà soát, nâng cấp, hoàn thiện Hệ thống thông tin giải quyết TTHC cấp bộ, cấp tỉnh</w:t>
      </w:r>
      <w:r w:rsidR="00C66D5B" w:rsidRPr="00164543">
        <w:rPr>
          <w:color w:val="000000" w:themeColor="text1"/>
          <w:spacing w:val="-4"/>
          <w:lang w:val="de-DE"/>
        </w:rPr>
        <w:t>,</w:t>
      </w:r>
      <w:r w:rsidR="001B2749" w:rsidRPr="00164543">
        <w:rPr>
          <w:color w:val="000000" w:themeColor="text1"/>
          <w:spacing w:val="-4"/>
          <w:lang w:val="de-DE"/>
        </w:rPr>
        <w:t xml:space="preserve"> kết nối, tích hợp với Cổng DVCQG, </w:t>
      </w:r>
      <w:r w:rsidR="001B2749" w:rsidRPr="00164543">
        <w:rPr>
          <w:color w:val="000000" w:themeColor="text1"/>
          <w:spacing w:val="-4"/>
        </w:rPr>
        <w:t xml:space="preserve">Cơ sở dữ liệu </w:t>
      </w:r>
      <w:r w:rsidR="001B2749" w:rsidRPr="00164543">
        <w:rPr>
          <w:color w:val="000000" w:themeColor="text1"/>
          <w:spacing w:val="-4"/>
        </w:rPr>
        <w:lastRenderedPageBreak/>
        <w:t>quốc gia về dân cư;</w:t>
      </w:r>
      <w:r w:rsidR="00527202" w:rsidRPr="00164543">
        <w:rPr>
          <w:color w:val="000000" w:themeColor="text1"/>
          <w:spacing w:val="-4"/>
        </w:rPr>
        <w:t xml:space="preserve"> tích cực tái cấu trúc quy trình, cung cấp DVCTT, đẩy mạnh giao dịch thanh toán trực tuyến và chứng thực điện tử</w:t>
      </w:r>
      <w:r w:rsidR="00EE4AA4" w:rsidRPr="00164543">
        <w:rPr>
          <w:color w:val="000000" w:themeColor="text1"/>
          <w:spacing w:val="-4"/>
        </w:rPr>
        <w:t>,</w:t>
      </w:r>
      <w:r w:rsidR="00C66D5B" w:rsidRPr="00164543">
        <w:rPr>
          <w:color w:val="000000" w:themeColor="text1"/>
          <w:spacing w:val="-4"/>
        </w:rPr>
        <w:t>.</w:t>
      </w:r>
      <w:r w:rsidR="001B2749" w:rsidRPr="00164543">
        <w:rPr>
          <w:color w:val="000000" w:themeColor="text1"/>
          <w:spacing w:val="-4"/>
        </w:rPr>
        <w:t>.</w:t>
      </w:r>
      <w:r w:rsidR="003C0B98" w:rsidRPr="00164543">
        <w:rPr>
          <w:color w:val="000000" w:themeColor="text1"/>
          <w:spacing w:val="-4"/>
        </w:rPr>
        <w:t>.</w:t>
      </w:r>
      <w:r w:rsidR="00EE4AA4" w:rsidRPr="00164543">
        <w:rPr>
          <w:color w:val="000000" w:themeColor="text1"/>
          <w:spacing w:val="-4"/>
        </w:rPr>
        <w:t xml:space="preserve">. </w:t>
      </w:r>
      <w:r w:rsidR="00EE4AA4" w:rsidRPr="00164543">
        <w:rPr>
          <w:color w:val="000000" w:themeColor="text1"/>
          <w:spacing w:val="-4"/>
          <w:lang w:val="vi-VN"/>
        </w:rPr>
        <w:t xml:space="preserve">Một số kết quả </w:t>
      </w:r>
      <w:r w:rsidR="00322A83" w:rsidRPr="00164543">
        <w:rPr>
          <w:color w:val="000000" w:themeColor="text1"/>
          <w:spacing w:val="-4"/>
          <w:lang w:val="vi-VN"/>
        </w:rPr>
        <w:t>cụ thể</w:t>
      </w:r>
      <w:r w:rsidR="00EE4AA4" w:rsidRPr="00164543">
        <w:rPr>
          <w:color w:val="000000" w:themeColor="text1"/>
          <w:spacing w:val="-4"/>
          <w:lang w:val="vi-VN"/>
        </w:rPr>
        <w:t xml:space="preserve"> như sau</w:t>
      </w:r>
      <w:r w:rsidR="00322A83" w:rsidRPr="00164543">
        <w:rPr>
          <w:color w:val="000000" w:themeColor="text1"/>
          <w:spacing w:val="-4"/>
          <w:lang w:val="vi-VN"/>
        </w:rPr>
        <w:t>:</w:t>
      </w:r>
    </w:p>
    <w:p w:rsidR="00EC314D" w:rsidRDefault="00CD6B07" w:rsidP="0022666E">
      <w:pPr>
        <w:shd w:val="clear" w:color="auto" w:fill="FFFFFF"/>
        <w:spacing w:after="80" w:line="340" w:lineRule="exact"/>
        <w:ind w:firstLine="624"/>
        <w:jc w:val="both"/>
        <w:rPr>
          <w:color w:val="000000"/>
        </w:rPr>
      </w:pPr>
      <w:r>
        <w:rPr>
          <w:color w:val="000000" w:themeColor="text1"/>
          <w:lang w:val="vi-VN"/>
        </w:rPr>
        <w:t xml:space="preserve">- </w:t>
      </w:r>
      <w:r w:rsidRPr="00CD6B07">
        <w:rPr>
          <w:i/>
          <w:color w:val="000000" w:themeColor="text1"/>
          <w:lang w:val="vi-VN"/>
        </w:rPr>
        <w:t xml:space="preserve">Về </w:t>
      </w:r>
      <w:r w:rsidRPr="00CD6B07">
        <w:rPr>
          <w:i/>
          <w:color w:val="000000"/>
        </w:rPr>
        <w:t>Bộ phận Một cửa</w:t>
      </w:r>
      <w:r>
        <w:rPr>
          <w:color w:val="000000"/>
          <w:lang w:val="vi-VN"/>
        </w:rPr>
        <w:t>:</w:t>
      </w:r>
      <w:r w:rsidRPr="000532E6">
        <w:rPr>
          <w:color w:val="000000"/>
        </w:rPr>
        <w:t xml:space="preserve"> Một số địa phương đã nghiên cứu, triển khai các mô hình mới trong tiếp nhận và trả kết quả giúp nâng cao chất lượng, hiệu quả của </w:t>
      </w:r>
      <w:r>
        <w:rPr>
          <w:color w:val="000000"/>
          <w:lang w:val="vi-VN"/>
        </w:rPr>
        <w:t>BPMC</w:t>
      </w:r>
      <w:r>
        <w:rPr>
          <w:rStyle w:val="FootnoteReference"/>
          <w:color w:val="000000"/>
          <w:lang w:val="vi-VN"/>
        </w:rPr>
        <w:footnoteReference w:id="20"/>
      </w:r>
      <w:r>
        <w:rPr>
          <w:color w:val="000000"/>
          <w:lang w:val="vi-VN"/>
        </w:rPr>
        <w:t xml:space="preserve">. </w:t>
      </w:r>
      <w:r w:rsidRPr="00975B59">
        <w:rPr>
          <w:color w:val="000000"/>
          <w:spacing w:val="-6"/>
        </w:rPr>
        <w:t xml:space="preserve">Đến nay, </w:t>
      </w:r>
      <w:r w:rsidR="00EC314D">
        <w:rPr>
          <w:color w:val="000000"/>
          <w:spacing w:val="-6"/>
        </w:rPr>
        <w:t xml:space="preserve">trên </w:t>
      </w:r>
      <w:r w:rsidR="00EC314D" w:rsidRPr="00C92D2B">
        <w:rPr>
          <w:color w:val="000000"/>
        </w:rPr>
        <w:t xml:space="preserve">cả nước đã thành lập tổng số 11.956 BPMC các cấp để tiếp nhận, giải quyết </w:t>
      </w:r>
      <w:r w:rsidR="00EC314D">
        <w:rPr>
          <w:color w:val="000000"/>
        </w:rPr>
        <w:t>TTHC (</w:t>
      </w:r>
      <w:r w:rsidR="00EC314D" w:rsidRPr="00D372E9">
        <w:rPr>
          <w:i/>
          <w:color w:val="000000"/>
        </w:rPr>
        <w:t>Tại bộ, cơ quan ngang bộ đã thành lập 867 BPMC; địa phương đã thành lập 11.089 BPMC</w:t>
      </w:r>
      <w:r w:rsidR="00EC314D">
        <w:rPr>
          <w:color w:val="000000"/>
        </w:rPr>
        <w:t>). T</w:t>
      </w:r>
      <w:r w:rsidR="00EC314D" w:rsidRPr="00C92D2B">
        <w:rPr>
          <w:color w:val="000000"/>
        </w:rPr>
        <w:t>rong đó</w:t>
      </w:r>
      <w:r w:rsidR="00EC314D">
        <w:rPr>
          <w:color w:val="000000"/>
        </w:rPr>
        <w:t>, t</w:t>
      </w:r>
      <w:r w:rsidR="00EC314D" w:rsidRPr="00C92D2B">
        <w:rPr>
          <w:color w:val="000000"/>
        </w:rPr>
        <w:t>ại cấp tỉnh có 58/63 địa phương thành lập Trung tâm phục vụ hành chính công cấp tỉnh</w:t>
      </w:r>
      <w:r w:rsidR="00EC314D">
        <w:rPr>
          <w:rStyle w:val="FootnoteReference"/>
          <w:color w:val="000000"/>
        </w:rPr>
        <w:footnoteReference w:id="21"/>
      </w:r>
      <w:r w:rsidR="00EC314D">
        <w:rPr>
          <w:color w:val="000000"/>
        </w:rPr>
        <w:t>; t</w:t>
      </w:r>
      <w:r w:rsidR="00EC314D" w:rsidRPr="00C92D2B">
        <w:rPr>
          <w:color w:val="000000"/>
        </w:rPr>
        <w:t xml:space="preserve">ại cấp huyện, có 754 BPMC; </w:t>
      </w:r>
      <w:r w:rsidR="00EC314D">
        <w:rPr>
          <w:color w:val="000000"/>
        </w:rPr>
        <w:t>t</w:t>
      </w:r>
      <w:r w:rsidR="00EC314D" w:rsidRPr="00C92D2B">
        <w:rPr>
          <w:color w:val="000000"/>
        </w:rPr>
        <w:t>ại cấp xã, có 10.</w:t>
      </w:r>
      <w:r w:rsidR="00EC314D">
        <w:rPr>
          <w:color w:val="000000"/>
        </w:rPr>
        <w:t>277</w:t>
      </w:r>
      <w:r w:rsidR="00EC314D" w:rsidRPr="00C92D2B">
        <w:rPr>
          <w:color w:val="000000"/>
        </w:rPr>
        <w:t xml:space="preserve"> BPMC được thành lập tại Ủy ban nhân dân cấp xã.</w:t>
      </w:r>
    </w:p>
    <w:p w:rsidR="001B700F" w:rsidRDefault="00322A83" w:rsidP="0022666E">
      <w:pPr>
        <w:tabs>
          <w:tab w:val="left" w:pos="993"/>
        </w:tabs>
        <w:spacing w:after="80" w:line="340" w:lineRule="exact"/>
        <w:ind w:firstLine="709"/>
        <w:jc w:val="both"/>
        <w:rPr>
          <w:color w:val="000000" w:themeColor="text1"/>
          <w:lang w:val="vi-VN"/>
        </w:rPr>
      </w:pPr>
      <w:r>
        <w:rPr>
          <w:color w:val="000000" w:themeColor="text1"/>
          <w:lang w:val="vi-VN"/>
        </w:rPr>
        <w:t xml:space="preserve">- </w:t>
      </w:r>
      <w:r w:rsidRPr="001B700F">
        <w:rPr>
          <w:i/>
          <w:color w:val="000000" w:themeColor="text1"/>
          <w:lang w:val="vi-VN"/>
        </w:rPr>
        <w:t xml:space="preserve">Về số hóa </w:t>
      </w:r>
      <w:r w:rsidR="001B700F" w:rsidRPr="001B700F">
        <w:rPr>
          <w:i/>
          <w:color w:val="000000" w:themeColor="text1"/>
          <w:lang w:val="vi-VN"/>
        </w:rPr>
        <w:t xml:space="preserve">hồ sơ, kết quả </w:t>
      </w:r>
      <w:r w:rsidR="001B700F" w:rsidRPr="001B700F">
        <w:rPr>
          <w:i/>
          <w:color w:val="000000" w:themeColor="text1"/>
          <w:lang w:val="de-DE"/>
        </w:rPr>
        <w:t>giải quyết TTHC</w:t>
      </w:r>
      <w:r w:rsidR="001B700F">
        <w:rPr>
          <w:color w:val="000000" w:themeColor="text1"/>
          <w:lang w:val="vi-VN"/>
        </w:rPr>
        <w:t xml:space="preserve">: </w:t>
      </w:r>
      <w:r w:rsidR="00EC059A">
        <w:rPr>
          <w:color w:val="000000" w:themeColor="text1"/>
          <w:lang w:val="vi-VN"/>
        </w:rPr>
        <w:t xml:space="preserve">Tỷ lệ số hóa hồ sơ, kết quả </w:t>
      </w:r>
      <w:r w:rsidR="00EC059A" w:rsidRPr="00516CC8">
        <w:rPr>
          <w:color w:val="000000" w:themeColor="text1"/>
          <w:lang w:val="de-DE"/>
        </w:rPr>
        <w:t>giải quyết TTHC</w:t>
      </w:r>
      <w:r w:rsidR="00EC059A">
        <w:rPr>
          <w:rFonts w:ascii="Arial" w:hAnsi="Arial" w:cs="Arial"/>
          <w:b/>
          <w:bCs/>
          <w:caps/>
          <w:color w:val="1E2F41"/>
          <w:shd w:val="clear" w:color="auto" w:fill="FFFFFF"/>
        </w:rPr>
        <w:t xml:space="preserve"> </w:t>
      </w:r>
      <w:r w:rsidR="00EC059A">
        <w:rPr>
          <w:color w:val="000000" w:themeColor="text1"/>
          <w:lang w:val="vi-VN"/>
        </w:rPr>
        <w:t>tại các bộ, ngành đạt 81,88% (</w:t>
      </w:r>
      <w:r w:rsidR="00EC059A" w:rsidRPr="00E23FF7">
        <w:rPr>
          <w:i/>
          <w:color w:val="000000" w:themeColor="text1"/>
          <w:lang w:val="vi-VN"/>
        </w:rPr>
        <w:t>tăng 3,59% so với quý II/2023</w:t>
      </w:r>
      <w:r w:rsidR="00EC059A">
        <w:rPr>
          <w:color w:val="000000" w:themeColor="text1"/>
          <w:lang w:val="vi-VN"/>
        </w:rPr>
        <w:t>), tại các địa phương đạt 74,65% (</w:t>
      </w:r>
      <w:r w:rsidR="00EC059A" w:rsidRPr="00BB51D2">
        <w:rPr>
          <w:i/>
          <w:color w:val="000000" w:themeColor="text1"/>
          <w:lang w:val="vi-VN"/>
        </w:rPr>
        <w:t>tăng 3,35% so với quý II/2023</w:t>
      </w:r>
      <w:r w:rsidR="00EC059A">
        <w:rPr>
          <w:color w:val="000000" w:themeColor="text1"/>
          <w:lang w:val="vi-VN"/>
        </w:rPr>
        <w:t>); t</w:t>
      </w:r>
      <w:r w:rsidR="001B700F">
        <w:rPr>
          <w:color w:val="000000" w:themeColor="text1"/>
          <w:lang w:val="vi-VN"/>
        </w:rPr>
        <w:t xml:space="preserve">ỷ lệ hồ sơ cấp kết quả bản điện tử </w:t>
      </w:r>
      <w:r w:rsidR="00FF42A0" w:rsidRPr="00FF42A0">
        <w:rPr>
          <w:color w:val="000000" w:themeColor="text1"/>
          <w:lang w:val="vi-VN"/>
        </w:rPr>
        <w:t>có giá trị pháp lý để tái sử dụng</w:t>
      </w:r>
      <w:r w:rsidR="00FF42A0">
        <w:rPr>
          <w:color w:val="000000" w:themeColor="text1"/>
          <w:lang w:val="vi-VN"/>
        </w:rPr>
        <w:t xml:space="preserve"> </w:t>
      </w:r>
      <w:r w:rsidR="001B700F">
        <w:rPr>
          <w:color w:val="000000" w:themeColor="text1"/>
          <w:lang w:val="vi-VN"/>
        </w:rPr>
        <w:t>tại các bộ, ngành đạt 29,23% (</w:t>
      </w:r>
      <w:r w:rsidR="001B700F" w:rsidRPr="00E23FF7">
        <w:rPr>
          <w:i/>
          <w:color w:val="000000" w:themeColor="text1"/>
          <w:lang w:val="vi-VN"/>
        </w:rPr>
        <w:t>tăng 9,37% so với quý II/2023</w:t>
      </w:r>
      <w:r w:rsidR="001B700F">
        <w:rPr>
          <w:color w:val="000000" w:themeColor="text1"/>
          <w:lang w:val="vi-VN"/>
        </w:rPr>
        <w:t>), tại các địa phương đạt 47,17%</w:t>
      </w:r>
      <w:r w:rsidR="00BB51D2">
        <w:rPr>
          <w:color w:val="000000" w:themeColor="text1"/>
          <w:lang w:val="vi-VN"/>
        </w:rPr>
        <w:t xml:space="preserve"> (</w:t>
      </w:r>
      <w:r w:rsidR="00BB51D2" w:rsidRPr="00BB51D2">
        <w:rPr>
          <w:i/>
          <w:color w:val="000000" w:themeColor="text1"/>
          <w:lang w:val="vi-VN"/>
        </w:rPr>
        <w:t>tăng 7,74% so với quý II/2023</w:t>
      </w:r>
      <w:r w:rsidR="00BB51D2">
        <w:rPr>
          <w:color w:val="000000" w:themeColor="text1"/>
          <w:lang w:val="vi-VN"/>
        </w:rPr>
        <w:t>)</w:t>
      </w:r>
      <w:r w:rsidR="001B700F">
        <w:rPr>
          <w:color w:val="000000" w:themeColor="text1"/>
          <w:lang w:val="vi-VN"/>
        </w:rPr>
        <w:t>; tỷ lệ khai thác, sử dụng lại thông tin dữ liệu số hóa tại các bộ, ngành đạt 0%, tại các địa phương đạt 9,71%</w:t>
      </w:r>
      <w:r w:rsidR="00BB51D2">
        <w:rPr>
          <w:color w:val="000000" w:themeColor="text1"/>
          <w:lang w:val="vi-VN"/>
        </w:rPr>
        <w:t xml:space="preserve"> (</w:t>
      </w:r>
      <w:r w:rsidR="00BB51D2" w:rsidRPr="00BB51D2">
        <w:rPr>
          <w:i/>
          <w:color w:val="000000" w:themeColor="text1"/>
          <w:lang w:val="vi-VN"/>
        </w:rPr>
        <w:t>tăng 0,71% so với quý II/2023</w:t>
      </w:r>
      <w:r w:rsidR="00BB51D2">
        <w:rPr>
          <w:color w:val="000000" w:themeColor="text1"/>
          <w:lang w:val="vi-VN"/>
        </w:rPr>
        <w:t>)</w:t>
      </w:r>
      <w:r w:rsidR="001B700F">
        <w:rPr>
          <w:color w:val="000000" w:themeColor="text1"/>
          <w:lang w:val="vi-VN"/>
        </w:rPr>
        <w:t>.</w:t>
      </w:r>
    </w:p>
    <w:p w:rsidR="00B57791" w:rsidRPr="00B07DC9" w:rsidRDefault="00BB51D2" w:rsidP="0022666E">
      <w:pPr>
        <w:tabs>
          <w:tab w:val="left" w:pos="993"/>
        </w:tabs>
        <w:spacing w:after="80" w:line="340" w:lineRule="exact"/>
        <w:ind w:firstLine="709"/>
        <w:jc w:val="both"/>
        <w:rPr>
          <w:i/>
          <w:color w:val="000000" w:themeColor="text1"/>
          <w:spacing w:val="-4"/>
          <w:lang w:val="vi-VN"/>
        </w:rPr>
      </w:pPr>
      <w:r w:rsidRPr="00B07DC9">
        <w:rPr>
          <w:color w:val="000000" w:themeColor="text1"/>
          <w:spacing w:val="-4"/>
          <w:lang w:val="vi-VN"/>
        </w:rPr>
        <w:t xml:space="preserve">- </w:t>
      </w:r>
      <w:r w:rsidRPr="00B07DC9">
        <w:rPr>
          <w:i/>
          <w:color w:val="000000" w:themeColor="text1"/>
          <w:spacing w:val="-4"/>
          <w:lang w:val="vi-VN"/>
        </w:rPr>
        <w:t>Về cung cấp dịch vụ công và thanh toán trực tuyến</w:t>
      </w:r>
      <w:r w:rsidRPr="00B07DC9">
        <w:rPr>
          <w:color w:val="000000" w:themeColor="text1"/>
          <w:spacing w:val="-4"/>
          <w:lang w:val="vi-VN"/>
        </w:rPr>
        <w:t>:</w:t>
      </w:r>
      <w:r w:rsidR="003A78C6" w:rsidRPr="00B07DC9">
        <w:rPr>
          <w:color w:val="000000" w:themeColor="text1"/>
          <w:spacing w:val="-4"/>
          <w:lang w:val="vi-VN"/>
        </w:rPr>
        <w:t xml:space="preserve"> </w:t>
      </w:r>
      <w:r w:rsidR="00B57791" w:rsidRPr="00B07DC9">
        <w:rPr>
          <w:color w:val="000000" w:themeColor="text1"/>
          <w:spacing w:val="-4"/>
          <w:lang w:val="vi-VN"/>
        </w:rPr>
        <w:t>T</w:t>
      </w:r>
      <w:r w:rsidR="003A78C6" w:rsidRPr="00B07DC9">
        <w:rPr>
          <w:color w:val="000000" w:themeColor="text1"/>
          <w:spacing w:val="-4"/>
          <w:lang w:val="vi-VN"/>
        </w:rPr>
        <w:t xml:space="preserve">ỷ lệ </w:t>
      </w:r>
      <w:r w:rsidR="00B57791" w:rsidRPr="00B07DC9">
        <w:rPr>
          <w:color w:val="000000" w:themeColor="text1"/>
          <w:spacing w:val="-4"/>
          <w:lang w:val="vi-VN"/>
        </w:rPr>
        <w:t xml:space="preserve">TTHC </w:t>
      </w:r>
      <w:r w:rsidR="003A78C6" w:rsidRPr="00B07DC9">
        <w:rPr>
          <w:color w:val="000000" w:themeColor="text1"/>
          <w:spacing w:val="-4"/>
          <w:lang w:val="vi-VN"/>
        </w:rPr>
        <w:t xml:space="preserve">cung cấp dịch vụ công trực tuyến </w:t>
      </w:r>
      <w:r w:rsidR="001F5D32" w:rsidRPr="00B07DC9">
        <w:rPr>
          <w:color w:val="000000" w:themeColor="text1"/>
          <w:spacing w:val="-4"/>
          <w:lang w:val="vi-VN"/>
        </w:rPr>
        <w:t xml:space="preserve">(DVCTT) </w:t>
      </w:r>
      <w:r w:rsidR="003A78C6" w:rsidRPr="00B07DC9">
        <w:rPr>
          <w:color w:val="000000" w:themeColor="text1"/>
          <w:spacing w:val="-4"/>
        </w:rPr>
        <w:t xml:space="preserve">tại </w:t>
      </w:r>
      <w:r w:rsidR="00F74B07" w:rsidRPr="00B07DC9">
        <w:rPr>
          <w:color w:val="000000" w:themeColor="text1"/>
          <w:spacing w:val="-4"/>
          <w:lang w:val="vi-VN"/>
        </w:rPr>
        <w:t xml:space="preserve">các </w:t>
      </w:r>
      <w:r w:rsidR="003A78C6" w:rsidRPr="00B07DC9">
        <w:rPr>
          <w:color w:val="000000" w:themeColor="text1"/>
          <w:spacing w:val="-4"/>
        </w:rPr>
        <w:t xml:space="preserve">bộ, ngành </w:t>
      </w:r>
      <w:r w:rsidR="003A78C6" w:rsidRPr="00B07DC9">
        <w:rPr>
          <w:color w:val="000000" w:themeColor="text1"/>
          <w:spacing w:val="-4"/>
          <w:lang w:val="vi-VN"/>
        </w:rPr>
        <w:t>đạt 55,64%</w:t>
      </w:r>
      <w:r w:rsidR="001F5D32" w:rsidRPr="00B07DC9">
        <w:rPr>
          <w:color w:val="000000" w:themeColor="text1"/>
          <w:spacing w:val="-4"/>
          <w:lang w:val="vi-VN"/>
        </w:rPr>
        <w:t xml:space="preserve"> (</w:t>
      </w:r>
      <w:r w:rsidR="003A78C6" w:rsidRPr="00B07DC9">
        <w:rPr>
          <w:i/>
          <w:color w:val="000000" w:themeColor="text1"/>
          <w:spacing w:val="-4"/>
          <w:lang w:val="vi-VN"/>
        </w:rPr>
        <w:t xml:space="preserve">DVCTT một phần </w:t>
      </w:r>
      <w:r w:rsidR="00B57791" w:rsidRPr="00B07DC9">
        <w:rPr>
          <w:i/>
          <w:color w:val="000000" w:themeColor="text1"/>
          <w:spacing w:val="-4"/>
          <w:lang w:val="vi-VN"/>
        </w:rPr>
        <w:t xml:space="preserve">chiếm </w:t>
      </w:r>
      <w:r w:rsidR="003A78C6" w:rsidRPr="00B07DC9">
        <w:rPr>
          <w:i/>
          <w:color w:val="000000" w:themeColor="text1"/>
          <w:spacing w:val="-4"/>
          <w:lang w:val="vi-VN"/>
        </w:rPr>
        <w:t>39,68</w:t>
      </w:r>
      <w:r w:rsidR="00B57791" w:rsidRPr="00B07DC9">
        <w:rPr>
          <w:i/>
          <w:color w:val="000000" w:themeColor="text1"/>
          <w:spacing w:val="-4"/>
          <w:lang w:val="vi-VN"/>
        </w:rPr>
        <w:t>%</w:t>
      </w:r>
      <w:r w:rsidR="003A78C6" w:rsidRPr="00B07DC9">
        <w:rPr>
          <w:i/>
          <w:color w:val="000000" w:themeColor="text1"/>
          <w:spacing w:val="-4"/>
          <w:lang w:val="vi-VN"/>
        </w:rPr>
        <w:t xml:space="preserve">, DVCTT toàn trình </w:t>
      </w:r>
      <w:r w:rsidR="00B57791" w:rsidRPr="00B07DC9">
        <w:rPr>
          <w:i/>
          <w:color w:val="000000" w:themeColor="text1"/>
          <w:spacing w:val="-4"/>
          <w:lang w:val="vi-VN"/>
        </w:rPr>
        <w:t xml:space="preserve">chiếm </w:t>
      </w:r>
      <w:r w:rsidR="003A78C6" w:rsidRPr="00B07DC9">
        <w:rPr>
          <w:i/>
          <w:color w:val="000000" w:themeColor="text1"/>
          <w:spacing w:val="-4"/>
          <w:lang w:val="vi-VN"/>
        </w:rPr>
        <w:t>15,96%</w:t>
      </w:r>
      <w:r w:rsidR="001F5D32" w:rsidRPr="00B07DC9">
        <w:rPr>
          <w:color w:val="000000" w:themeColor="text1"/>
          <w:spacing w:val="-4"/>
          <w:lang w:val="vi-VN"/>
        </w:rPr>
        <w:t>)</w:t>
      </w:r>
      <w:r w:rsidR="002F18CE" w:rsidRPr="00B07DC9">
        <w:rPr>
          <w:color w:val="000000" w:themeColor="text1"/>
          <w:spacing w:val="-4"/>
          <w:lang w:val="vi-VN"/>
        </w:rPr>
        <w:t>,</w:t>
      </w:r>
      <w:r w:rsidR="003A78C6" w:rsidRPr="00B07DC9">
        <w:rPr>
          <w:color w:val="000000" w:themeColor="text1"/>
          <w:spacing w:val="-4"/>
          <w:lang w:val="vi-VN"/>
        </w:rPr>
        <w:t xml:space="preserve"> tại các địa phương đạt </w:t>
      </w:r>
      <w:r w:rsidR="00B57791" w:rsidRPr="00B07DC9">
        <w:rPr>
          <w:color w:val="000000" w:themeColor="text1"/>
          <w:spacing w:val="-4"/>
          <w:lang w:val="vi-VN"/>
        </w:rPr>
        <w:t>70,38%</w:t>
      </w:r>
      <w:r w:rsidR="001F5D32" w:rsidRPr="00B07DC9">
        <w:rPr>
          <w:color w:val="000000" w:themeColor="text1"/>
          <w:spacing w:val="-4"/>
          <w:lang w:val="vi-VN"/>
        </w:rPr>
        <w:t xml:space="preserve"> (</w:t>
      </w:r>
      <w:r w:rsidR="00B57791" w:rsidRPr="00B07DC9">
        <w:rPr>
          <w:i/>
          <w:color w:val="000000" w:themeColor="text1"/>
          <w:spacing w:val="-4"/>
          <w:lang w:val="vi-VN"/>
        </w:rPr>
        <w:t>DVCTT một phần chiếm 10,7%, DVCTT toàn trình chiếm 59,68%</w:t>
      </w:r>
      <w:r w:rsidR="001F5D32" w:rsidRPr="00B07DC9">
        <w:rPr>
          <w:color w:val="000000" w:themeColor="text1"/>
          <w:spacing w:val="-4"/>
          <w:lang w:val="vi-VN"/>
        </w:rPr>
        <w:t>)</w:t>
      </w:r>
      <w:r w:rsidR="00FF42A0" w:rsidRPr="00B07DC9">
        <w:rPr>
          <w:color w:val="000000" w:themeColor="text1"/>
          <w:spacing w:val="-4"/>
          <w:lang w:val="vi-VN"/>
        </w:rPr>
        <w:t>.</w:t>
      </w:r>
      <w:r w:rsidR="00446B75" w:rsidRPr="00B07DC9">
        <w:rPr>
          <w:color w:val="000000" w:themeColor="text1"/>
          <w:spacing w:val="-4"/>
          <w:lang w:val="vi-VN"/>
        </w:rPr>
        <w:t xml:space="preserve"> </w:t>
      </w:r>
      <w:r w:rsidR="00B57791" w:rsidRPr="00B07DC9">
        <w:rPr>
          <w:color w:val="000000" w:themeColor="text1"/>
          <w:spacing w:val="-4"/>
          <w:lang w:val="vi-VN"/>
        </w:rPr>
        <w:t xml:space="preserve">Tỷ lệ TTHC có giao dịch thanh toán trực tuyến </w:t>
      </w:r>
      <w:r w:rsidR="00F74B07" w:rsidRPr="00B07DC9">
        <w:rPr>
          <w:color w:val="000000" w:themeColor="text1"/>
          <w:spacing w:val="-4"/>
        </w:rPr>
        <w:t xml:space="preserve">tại </w:t>
      </w:r>
      <w:r w:rsidR="00F74B07" w:rsidRPr="00B07DC9">
        <w:rPr>
          <w:color w:val="000000" w:themeColor="text1"/>
          <w:spacing w:val="-4"/>
          <w:lang w:val="vi-VN"/>
        </w:rPr>
        <w:t xml:space="preserve">các </w:t>
      </w:r>
      <w:r w:rsidR="00F74B07" w:rsidRPr="00B07DC9">
        <w:rPr>
          <w:color w:val="000000" w:themeColor="text1"/>
          <w:spacing w:val="-4"/>
        </w:rPr>
        <w:t xml:space="preserve">bộ, ngành </w:t>
      </w:r>
      <w:r w:rsidR="005531B7" w:rsidRPr="00B07DC9">
        <w:rPr>
          <w:color w:val="000000" w:themeColor="text1"/>
          <w:spacing w:val="-4"/>
          <w:lang w:val="vi-VN"/>
        </w:rPr>
        <w:t>đạt</w:t>
      </w:r>
      <w:r w:rsidR="00F74B07" w:rsidRPr="00B07DC9">
        <w:rPr>
          <w:color w:val="000000" w:themeColor="text1"/>
          <w:spacing w:val="-4"/>
          <w:lang w:val="vi-VN"/>
        </w:rPr>
        <w:t xml:space="preserve"> </w:t>
      </w:r>
      <w:r w:rsidR="002F18CE" w:rsidRPr="00B07DC9">
        <w:rPr>
          <w:color w:val="000000" w:themeColor="text1"/>
          <w:spacing w:val="-4"/>
          <w:lang w:val="vi-VN"/>
        </w:rPr>
        <w:t>39,62</w:t>
      </w:r>
      <w:r w:rsidR="00F74B07" w:rsidRPr="00B07DC9">
        <w:rPr>
          <w:color w:val="000000" w:themeColor="text1"/>
          <w:spacing w:val="-4"/>
          <w:lang w:val="vi-VN"/>
        </w:rPr>
        <w:t>%</w:t>
      </w:r>
      <w:r w:rsidR="002F18CE" w:rsidRPr="00B07DC9">
        <w:rPr>
          <w:color w:val="000000" w:themeColor="text1"/>
          <w:spacing w:val="-4"/>
          <w:lang w:val="vi-VN"/>
        </w:rPr>
        <w:t xml:space="preserve"> (</w:t>
      </w:r>
      <w:r w:rsidR="002F18CE" w:rsidRPr="00B07DC9">
        <w:rPr>
          <w:i/>
          <w:color w:val="000000" w:themeColor="text1"/>
          <w:spacing w:val="-4"/>
          <w:lang w:val="vi-VN"/>
        </w:rPr>
        <w:t xml:space="preserve">giảm </w:t>
      </w:r>
      <w:r w:rsidR="009135EA" w:rsidRPr="00B07DC9">
        <w:rPr>
          <w:i/>
          <w:color w:val="000000" w:themeColor="text1"/>
          <w:spacing w:val="-4"/>
          <w:lang w:val="vi-VN"/>
        </w:rPr>
        <w:t xml:space="preserve">2,46% </w:t>
      </w:r>
      <w:r w:rsidR="002F18CE" w:rsidRPr="00B07DC9">
        <w:rPr>
          <w:i/>
          <w:color w:val="000000" w:themeColor="text1"/>
          <w:spacing w:val="-4"/>
          <w:lang w:val="vi-VN"/>
        </w:rPr>
        <w:t>so với Quý II/2023</w:t>
      </w:r>
      <w:r w:rsidR="002F18CE" w:rsidRPr="00B07DC9">
        <w:rPr>
          <w:color w:val="000000" w:themeColor="text1"/>
          <w:spacing w:val="-4"/>
          <w:lang w:val="vi-VN"/>
        </w:rPr>
        <w:t>)</w:t>
      </w:r>
      <w:r w:rsidR="00F74B07" w:rsidRPr="00B07DC9">
        <w:rPr>
          <w:color w:val="000000" w:themeColor="text1"/>
          <w:spacing w:val="-4"/>
          <w:lang w:val="vi-VN"/>
        </w:rPr>
        <w:t xml:space="preserve">, tại các địa phương </w:t>
      </w:r>
      <w:r w:rsidR="005531B7" w:rsidRPr="00B07DC9">
        <w:rPr>
          <w:color w:val="000000" w:themeColor="text1"/>
          <w:spacing w:val="-4"/>
          <w:lang w:val="vi-VN"/>
        </w:rPr>
        <w:t>đạt</w:t>
      </w:r>
      <w:r w:rsidR="00F74B07" w:rsidRPr="00B07DC9">
        <w:rPr>
          <w:color w:val="000000" w:themeColor="text1"/>
          <w:spacing w:val="-4"/>
          <w:lang w:val="vi-VN"/>
        </w:rPr>
        <w:t xml:space="preserve"> </w:t>
      </w:r>
      <w:r w:rsidR="009135EA" w:rsidRPr="00B07DC9">
        <w:rPr>
          <w:color w:val="000000" w:themeColor="text1"/>
          <w:spacing w:val="-4"/>
          <w:lang w:val="vi-VN"/>
        </w:rPr>
        <w:t>46,18</w:t>
      </w:r>
      <w:r w:rsidR="00F74B07" w:rsidRPr="00B07DC9">
        <w:rPr>
          <w:color w:val="000000" w:themeColor="text1"/>
          <w:spacing w:val="-4"/>
          <w:lang w:val="vi-VN"/>
        </w:rPr>
        <w:t>% (</w:t>
      </w:r>
      <w:r w:rsidR="00FF42A0" w:rsidRPr="00B07DC9">
        <w:rPr>
          <w:i/>
          <w:color w:val="000000" w:themeColor="text1"/>
          <w:spacing w:val="-4"/>
          <w:lang w:val="vi-VN"/>
        </w:rPr>
        <w:t>tăng</w:t>
      </w:r>
      <w:r w:rsidR="009135EA" w:rsidRPr="00B07DC9">
        <w:rPr>
          <w:i/>
          <w:color w:val="000000" w:themeColor="text1"/>
          <w:spacing w:val="-4"/>
          <w:lang w:val="vi-VN"/>
        </w:rPr>
        <w:t xml:space="preserve"> 4,66% </w:t>
      </w:r>
      <w:r w:rsidR="00FF42A0" w:rsidRPr="00B07DC9">
        <w:rPr>
          <w:i/>
          <w:color w:val="000000" w:themeColor="text1"/>
          <w:spacing w:val="-4"/>
          <w:lang w:val="vi-VN"/>
        </w:rPr>
        <w:t>so với Quý II/2023</w:t>
      </w:r>
      <w:r w:rsidR="00F74B07" w:rsidRPr="00B07DC9">
        <w:rPr>
          <w:color w:val="000000" w:themeColor="text1"/>
          <w:spacing w:val="-4"/>
          <w:lang w:val="vi-VN"/>
        </w:rPr>
        <w:t xml:space="preserve">); tỷ lệ hồ sơ thanh toán trực tuyến </w:t>
      </w:r>
      <w:r w:rsidR="005531B7" w:rsidRPr="00B07DC9">
        <w:rPr>
          <w:color w:val="000000" w:themeColor="text1"/>
          <w:spacing w:val="-4"/>
        </w:rPr>
        <w:t xml:space="preserve">tại </w:t>
      </w:r>
      <w:r w:rsidR="005531B7" w:rsidRPr="00B07DC9">
        <w:rPr>
          <w:color w:val="000000" w:themeColor="text1"/>
          <w:spacing w:val="-4"/>
          <w:lang w:val="vi-VN"/>
        </w:rPr>
        <w:t xml:space="preserve">các </w:t>
      </w:r>
      <w:r w:rsidR="005531B7" w:rsidRPr="00B07DC9">
        <w:rPr>
          <w:color w:val="000000" w:themeColor="text1"/>
          <w:spacing w:val="-4"/>
        </w:rPr>
        <w:t xml:space="preserve">bộ, ngành </w:t>
      </w:r>
      <w:r w:rsidR="005531B7" w:rsidRPr="00B07DC9">
        <w:rPr>
          <w:color w:val="000000" w:themeColor="text1"/>
          <w:spacing w:val="-4"/>
          <w:lang w:val="vi-VN"/>
        </w:rPr>
        <w:t xml:space="preserve">đạt </w:t>
      </w:r>
      <w:r w:rsidR="002F18CE" w:rsidRPr="00B07DC9">
        <w:rPr>
          <w:color w:val="000000" w:themeColor="text1"/>
          <w:spacing w:val="-4"/>
          <w:lang w:val="vi-VN"/>
        </w:rPr>
        <w:t>36,65</w:t>
      </w:r>
      <w:r w:rsidR="005531B7" w:rsidRPr="00B07DC9">
        <w:rPr>
          <w:color w:val="000000" w:themeColor="text1"/>
          <w:spacing w:val="-4"/>
          <w:lang w:val="vi-VN"/>
        </w:rPr>
        <w:t>%</w:t>
      </w:r>
      <w:r w:rsidR="002F18CE" w:rsidRPr="00B07DC9">
        <w:rPr>
          <w:color w:val="000000" w:themeColor="text1"/>
          <w:spacing w:val="-4"/>
          <w:lang w:val="vi-VN"/>
        </w:rPr>
        <w:t xml:space="preserve"> (</w:t>
      </w:r>
      <w:r w:rsidR="009135EA" w:rsidRPr="00B07DC9">
        <w:rPr>
          <w:i/>
          <w:color w:val="000000" w:themeColor="text1"/>
          <w:spacing w:val="-4"/>
          <w:lang w:val="vi-VN"/>
        </w:rPr>
        <w:t xml:space="preserve">giảm 19,21% </w:t>
      </w:r>
      <w:r w:rsidR="002F18CE" w:rsidRPr="00B07DC9">
        <w:rPr>
          <w:i/>
          <w:color w:val="000000" w:themeColor="text1"/>
          <w:spacing w:val="-4"/>
          <w:lang w:val="vi-VN"/>
        </w:rPr>
        <w:t>so với Quý II/2023</w:t>
      </w:r>
      <w:r w:rsidR="002F18CE" w:rsidRPr="00B07DC9">
        <w:rPr>
          <w:color w:val="000000" w:themeColor="text1"/>
          <w:spacing w:val="-4"/>
          <w:lang w:val="vi-VN"/>
        </w:rPr>
        <w:t>)</w:t>
      </w:r>
      <w:r w:rsidR="005531B7" w:rsidRPr="00B07DC9">
        <w:rPr>
          <w:color w:val="000000" w:themeColor="text1"/>
          <w:spacing w:val="-4"/>
          <w:lang w:val="vi-VN"/>
        </w:rPr>
        <w:t xml:space="preserve">, tại các địa phương </w:t>
      </w:r>
      <w:r w:rsidR="009135EA" w:rsidRPr="00B07DC9">
        <w:rPr>
          <w:color w:val="000000" w:themeColor="text1"/>
          <w:spacing w:val="-4"/>
          <w:lang w:val="vi-VN"/>
        </w:rPr>
        <w:t>đạt</w:t>
      </w:r>
      <w:r w:rsidR="005531B7" w:rsidRPr="00B07DC9">
        <w:rPr>
          <w:color w:val="000000" w:themeColor="text1"/>
          <w:spacing w:val="-4"/>
          <w:lang w:val="vi-VN"/>
        </w:rPr>
        <w:t xml:space="preserve"> </w:t>
      </w:r>
      <w:r w:rsidR="009135EA" w:rsidRPr="00B07DC9">
        <w:rPr>
          <w:color w:val="000000" w:themeColor="text1"/>
          <w:spacing w:val="-4"/>
          <w:lang w:val="vi-VN"/>
        </w:rPr>
        <w:t>30,25</w:t>
      </w:r>
      <w:r w:rsidR="005531B7" w:rsidRPr="00B07DC9">
        <w:rPr>
          <w:color w:val="000000" w:themeColor="text1"/>
          <w:spacing w:val="-4"/>
          <w:lang w:val="vi-VN"/>
        </w:rPr>
        <w:t>%</w:t>
      </w:r>
      <w:r w:rsidR="00FF42A0" w:rsidRPr="00B07DC9">
        <w:rPr>
          <w:i/>
          <w:color w:val="000000" w:themeColor="text1"/>
          <w:spacing w:val="-4"/>
          <w:lang w:val="vi-VN"/>
        </w:rPr>
        <w:t xml:space="preserve"> </w:t>
      </w:r>
      <w:r w:rsidR="009135EA" w:rsidRPr="00B07DC9">
        <w:rPr>
          <w:i/>
          <w:color w:val="000000" w:themeColor="text1"/>
          <w:spacing w:val="-4"/>
          <w:lang w:val="vi-VN"/>
        </w:rPr>
        <w:t>(</w:t>
      </w:r>
      <w:r w:rsidR="00FF42A0" w:rsidRPr="00B07DC9">
        <w:rPr>
          <w:i/>
          <w:color w:val="000000" w:themeColor="text1"/>
          <w:spacing w:val="-4"/>
          <w:lang w:val="vi-VN"/>
        </w:rPr>
        <w:t>tăng</w:t>
      </w:r>
      <w:r w:rsidR="009135EA" w:rsidRPr="00B07DC9">
        <w:rPr>
          <w:i/>
          <w:color w:val="000000" w:themeColor="text1"/>
          <w:spacing w:val="-4"/>
          <w:lang w:val="vi-VN"/>
        </w:rPr>
        <w:t xml:space="preserve"> 9,98% </w:t>
      </w:r>
      <w:r w:rsidR="00FF42A0" w:rsidRPr="00B07DC9">
        <w:rPr>
          <w:i/>
          <w:color w:val="000000" w:themeColor="text1"/>
          <w:spacing w:val="-4"/>
          <w:lang w:val="vi-VN"/>
        </w:rPr>
        <w:t>so với Quý II/2023</w:t>
      </w:r>
      <w:r w:rsidR="009135EA" w:rsidRPr="00B07DC9">
        <w:rPr>
          <w:i/>
          <w:color w:val="000000" w:themeColor="text1"/>
          <w:spacing w:val="-4"/>
          <w:lang w:val="vi-VN"/>
        </w:rPr>
        <w:t>).</w:t>
      </w:r>
    </w:p>
    <w:p w:rsidR="0001520B" w:rsidRDefault="00416C52" w:rsidP="0022666E">
      <w:pPr>
        <w:shd w:val="clear" w:color="auto" w:fill="FFFFFF"/>
        <w:spacing w:after="80" w:line="340" w:lineRule="exact"/>
        <w:ind w:firstLine="709"/>
        <w:jc w:val="both"/>
        <w:rPr>
          <w:color w:val="000000"/>
          <w:lang w:val="vi-VN"/>
        </w:rPr>
      </w:pPr>
      <w:r w:rsidRPr="00416C52">
        <w:rPr>
          <w:i/>
          <w:color w:val="000000" w:themeColor="text1"/>
          <w:spacing w:val="-8"/>
          <w:lang w:val="vi-VN"/>
        </w:rPr>
        <w:t xml:space="preserve">- </w:t>
      </w:r>
      <w:r w:rsidR="006D56F7" w:rsidRPr="00416C52">
        <w:rPr>
          <w:i/>
          <w:color w:val="000000" w:themeColor="text1"/>
          <w:spacing w:val="-8"/>
          <w:lang w:val="vi-VN"/>
        </w:rPr>
        <w:t>Về kết nối, chia sẻ</w:t>
      </w:r>
      <w:r w:rsidR="002B7FA0" w:rsidRPr="00416C52">
        <w:rPr>
          <w:i/>
          <w:color w:val="000000" w:themeColor="text1"/>
          <w:spacing w:val="-8"/>
          <w:lang w:val="vi-VN"/>
        </w:rPr>
        <w:t xml:space="preserve"> dữ liệu giữa các</w:t>
      </w:r>
      <w:r w:rsidR="0001520B" w:rsidRPr="00416C52">
        <w:rPr>
          <w:i/>
          <w:color w:val="000000" w:themeColor="text1"/>
          <w:spacing w:val="-8"/>
          <w:lang w:val="vi-VN"/>
        </w:rPr>
        <w:t xml:space="preserve"> hệ thống thông tin phục vụ giải quyết TTHC</w:t>
      </w:r>
      <w:r w:rsidR="0001520B" w:rsidRPr="00416C52">
        <w:rPr>
          <w:color w:val="000000" w:themeColor="text1"/>
          <w:spacing w:val="-8"/>
          <w:lang w:val="vi-VN"/>
        </w:rPr>
        <w:t>:</w:t>
      </w:r>
      <w:r w:rsidR="002B7FA0" w:rsidRPr="00416C52">
        <w:rPr>
          <w:color w:val="000000" w:themeColor="text1"/>
          <w:spacing w:val="-4"/>
          <w:lang w:val="vi-VN"/>
        </w:rPr>
        <w:t xml:space="preserve"> </w:t>
      </w:r>
      <w:r w:rsidR="0001520B" w:rsidRPr="00416C52">
        <w:rPr>
          <w:color w:val="000000" w:themeColor="text1"/>
          <w:spacing w:val="3"/>
          <w:shd w:val="clear" w:color="auto" w:fill="FFFFFF"/>
        </w:rPr>
        <w:t xml:space="preserve">Các bộ, ngành, địa phương đang </w:t>
      </w:r>
      <w:r w:rsidR="0001520B" w:rsidRPr="00416C52">
        <w:rPr>
          <w:color w:val="000000" w:themeColor="text1"/>
          <w:spacing w:val="3"/>
          <w:shd w:val="clear" w:color="auto" w:fill="FFFFFF"/>
          <w:lang w:val="vi-VN"/>
        </w:rPr>
        <w:t xml:space="preserve">tích cực </w:t>
      </w:r>
      <w:r w:rsidR="0001520B" w:rsidRPr="00416C52">
        <w:rPr>
          <w:color w:val="000000" w:themeColor="text1"/>
          <w:spacing w:val="3"/>
          <w:shd w:val="clear" w:color="auto" w:fill="FFFFFF"/>
        </w:rPr>
        <w:t xml:space="preserve">tập trung triển khai kết nối các </w:t>
      </w:r>
      <w:r w:rsidR="0001520B" w:rsidRPr="0086599B">
        <w:rPr>
          <w:spacing w:val="3"/>
          <w:shd w:val="clear" w:color="auto" w:fill="FFFFFF"/>
        </w:rPr>
        <w:t xml:space="preserve">hệ thống thông tin phục vụ giải quyết TTHC cho người dân, doanh nghiệp. </w:t>
      </w:r>
      <w:r w:rsidR="0001520B" w:rsidRPr="0086599B">
        <w:t xml:space="preserve">Đến nay, đã có </w:t>
      </w:r>
      <w:r w:rsidR="0001520B" w:rsidRPr="000532E6">
        <w:rPr>
          <w:color w:val="000000"/>
        </w:rPr>
        <w:t>15 bộ, ngành và 63/63 địa phương hoàn thành kết nối, chia sẻ dữ liệu giữa Cơ sở dữ liệu quốc gia về dân cư với Hệ thống thông tin giải quyết TTHC</w:t>
      </w:r>
      <w:r w:rsidR="0001520B">
        <w:rPr>
          <w:color w:val="000000"/>
          <w:lang w:val="vi-VN"/>
        </w:rPr>
        <w:t>; c</w:t>
      </w:r>
      <w:r w:rsidR="0001520B" w:rsidRPr="000532E6">
        <w:rPr>
          <w:color w:val="000000"/>
        </w:rPr>
        <w:t xml:space="preserve">ó 03 </w:t>
      </w:r>
      <w:r w:rsidR="0001520B">
        <w:rPr>
          <w:color w:val="000000"/>
          <w:lang w:val="vi-VN"/>
        </w:rPr>
        <w:t>b</w:t>
      </w:r>
      <w:r w:rsidR="0001520B" w:rsidRPr="000532E6">
        <w:rPr>
          <w:color w:val="000000"/>
        </w:rPr>
        <w:t>ộ (</w:t>
      </w:r>
      <w:r w:rsidR="0001520B" w:rsidRPr="0001520B">
        <w:rPr>
          <w:i/>
          <w:color w:val="000000"/>
        </w:rPr>
        <w:t>Nội vụ, Tư pháp, Giao thông vận tải</w:t>
      </w:r>
      <w:r w:rsidR="0001520B" w:rsidRPr="000532E6">
        <w:rPr>
          <w:color w:val="000000"/>
        </w:rPr>
        <w:t xml:space="preserve">) và 30 địa phương hoàn thành việc xây dựng, kết nối, tích hợp Kho dữ liệu điện tử trên Hệ thống thông tin giải quyết TTHC cấp bộ, cấp tỉnh với Kho dữ liệu điện tử của tổ chức, cá nhân trên Cổng </w:t>
      </w:r>
      <w:r w:rsidR="0001520B">
        <w:rPr>
          <w:color w:val="000000"/>
          <w:lang w:val="vi-VN"/>
        </w:rPr>
        <w:lastRenderedPageBreak/>
        <w:t>DVCQG</w:t>
      </w:r>
      <w:r w:rsidR="0001520B" w:rsidRPr="000532E6">
        <w:rPr>
          <w:color w:val="000000"/>
        </w:rPr>
        <w:t xml:space="preserve"> để chia sẻ, tái sử dụng dữ liệu số hóa phục vụ giải quyết </w:t>
      </w:r>
      <w:r w:rsidR="0001520B">
        <w:rPr>
          <w:color w:val="000000"/>
          <w:lang w:val="vi-VN"/>
        </w:rPr>
        <w:t xml:space="preserve">TTHC; một số bộ, cơ quan đã triển khai </w:t>
      </w:r>
      <w:r w:rsidR="0001520B" w:rsidRPr="000532E6">
        <w:rPr>
          <w:color w:val="000000"/>
        </w:rPr>
        <w:t>kết nối, chia sẻ, liên thông dữ liệu</w:t>
      </w:r>
      <w:r w:rsidR="0001520B">
        <w:rPr>
          <w:color w:val="000000"/>
          <w:lang w:val="vi-VN"/>
        </w:rPr>
        <w:t xml:space="preserve"> làm cơ sở </w:t>
      </w:r>
      <w:r w:rsidR="0001520B" w:rsidRPr="000532E6">
        <w:rPr>
          <w:color w:val="000000"/>
        </w:rPr>
        <w:t xml:space="preserve">đẩy mạnh </w:t>
      </w:r>
      <w:r w:rsidR="0001520B">
        <w:rPr>
          <w:color w:val="000000"/>
          <w:lang w:val="vi-VN"/>
        </w:rPr>
        <w:t>thực hiện c</w:t>
      </w:r>
      <w:r w:rsidR="0001520B" w:rsidRPr="000532E6">
        <w:rPr>
          <w:color w:val="000000"/>
        </w:rPr>
        <w:t>ác dịch vụ công liên thông điện tử</w:t>
      </w:r>
      <w:r w:rsidR="000D2C31">
        <w:rPr>
          <w:rStyle w:val="FootnoteReference"/>
          <w:color w:val="000000"/>
        </w:rPr>
        <w:footnoteReference w:id="22"/>
      </w:r>
      <w:r w:rsidR="00C665A1">
        <w:rPr>
          <w:color w:val="000000"/>
          <w:lang w:val="vi-VN"/>
        </w:rPr>
        <w:t>.</w:t>
      </w:r>
    </w:p>
    <w:p w:rsidR="00416C52" w:rsidRPr="00BA415D" w:rsidRDefault="00416C52" w:rsidP="0022666E">
      <w:pPr>
        <w:shd w:val="clear" w:color="auto" w:fill="FFFFFF"/>
        <w:spacing w:after="80" w:line="340" w:lineRule="exact"/>
        <w:ind w:firstLine="709"/>
        <w:jc w:val="both"/>
        <w:rPr>
          <w:color w:val="000000"/>
        </w:rPr>
      </w:pPr>
      <w:r w:rsidRPr="00BA415D">
        <w:rPr>
          <w:color w:val="000000" w:themeColor="text1"/>
          <w:lang w:val="vi-VN"/>
        </w:rPr>
        <w:t xml:space="preserve">- </w:t>
      </w:r>
      <w:r w:rsidRPr="00BA415D">
        <w:rPr>
          <w:i/>
          <w:color w:val="000000" w:themeColor="text1"/>
          <w:lang w:val="vi-VN"/>
        </w:rPr>
        <w:t xml:space="preserve">Về </w:t>
      </w:r>
      <w:r w:rsidRPr="00BA415D">
        <w:rPr>
          <w:i/>
          <w:color w:val="000000" w:themeColor="text1"/>
        </w:rPr>
        <w:t xml:space="preserve">Cổng </w:t>
      </w:r>
      <w:r w:rsidRPr="00BA415D">
        <w:rPr>
          <w:i/>
          <w:color w:val="000000" w:themeColor="text1"/>
          <w:lang w:val="vi-VN"/>
        </w:rPr>
        <w:t>Dịch vụ công quốc gia</w:t>
      </w:r>
      <w:r w:rsidRPr="00BA415D">
        <w:rPr>
          <w:color w:val="000000" w:themeColor="text1"/>
          <w:lang w:val="vi-VN"/>
        </w:rPr>
        <w:t>:</w:t>
      </w:r>
      <w:r w:rsidRPr="00BA415D">
        <w:rPr>
          <w:color w:val="000000" w:themeColor="text1"/>
        </w:rPr>
        <w:t xml:space="preserve"> Trong quý, </w:t>
      </w:r>
      <w:r w:rsidR="00113F3B" w:rsidRPr="00BA415D">
        <w:rPr>
          <w:color w:val="000000" w:themeColor="text1"/>
        </w:rPr>
        <w:t xml:space="preserve">Cổng </w:t>
      </w:r>
      <w:r w:rsidRPr="00BA415D">
        <w:rPr>
          <w:color w:val="000000" w:themeColor="text1"/>
          <w:shd w:val="clear" w:color="auto" w:fill="FFFFFF"/>
        </w:rPr>
        <w:t xml:space="preserve">đã có trên </w:t>
      </w:r>
      <w:r w:rsidRPr="00BA415D">
        <w:rPr>
          <w:color w:val="000000" w:themeColor="text1"/>
          <w:shd w:val="clear" w:color="auto" w:fill="FFFFFF"/>
          <w:lang w:val="vi-VN"/>
        </w:rPr>
        <w:t>2</w:t>
      </w:r>
      <w:r w:rsidR="00AB0FA4" w:rsidRPr="00BA415D">
        <w:rPr>
          <w:color w:val="000000" w:themeColor="text1"/>
          <w:shd w:val="clear" w:color="auto" w:fill="FFFFFF"/>
        </w:rPr>
        <w:t xml:space="preserve"> triệu</w:t>
      </w:r>
      <w:r w:rsidRPr="00BA415D">
        <w:rPr>
          <w:color w:val="000000" w:themeColor="text1"/>
          <w:shd w:val="clear" w:color="auto" w:fill="FFFFFF"/>
          <w:lang w:val="vi-VN"/>
        </w:rPr>
        <w:t xml:space="preserve"> tài khoản đăng ký, trên 31</w:t>
      </w:r>
      <w:r w:rsidRPr="00BA415D">
        <w:rPr>
          <w:color w:val="000000" w:themeColor="text1"/>
          <w:shd w:val="clear" w:color="auto" w:fill="FFFFFF"/>
        </w:rPr>
        <w:t xml:space="preserve"> triệu hồ sơ đồng bộ trạng thái, trên </w:t>
      </w:r>
      <w:r w:rsidRPr="00BA415D">
        <w:rPr>
          <w:color w:val="000000" w:themeColor="text1"/>
          <w:shd w:val="clear" w:color="auto" w:fill="FFFFFF"/>
          <w:lang w:val="vi-VN"/>
        </w:rPr>
        <w:t>9,85</w:t>
      </w:r>
      <w:r w:rsidRPr="00BA415D">
        <w:rPr>
          <w:color w:val="000000" w:themeColor="text1"/>
          <w:shd w:val="clear" w:color="auto" w:fill="FFFFFF"/>
        </w:rPr>
        <w:t xml:space="preserve"> nghìn hồ sơ trực tuyến, trên </w:t>
      </w:r>
      <w:r w:rsidRPr="00BA415D">
        <w:rPr>
          <w:color w:val="000000" w:themeColor="text1"/>
          <w:shd w:val="clear" w:color="auto" w:fill="FFFFFF"/>
          <w:lang w:val="vi-VN"/>
        </w:rPr>
        <w:t>6,14</w:t>
      </w:r>
      <w:r w:rsidRPr="00BA415D">
        <w:rPr>
          <w:color w:val="000000" w:themeColor="text1"/>
          <w:shd w:val="clear" w:color="auto" w:fill="FFFFFF"/>
        </w:rPr>
        <w:t xml:space="preserve"> triệu giao dịch thanh toán với số tiền hơn </w:t>
      </w:r>
      <w:r w:rsidRPr="00BA415D">
        <w:rPr>
          <w:color w:val="000000" w:themeColor="text1"/>
          <w:shd w:val="clear" w:color="auto" w:fill="FFFFFF"/>
          <w:lang w:val="vi-VN"/>
        </w:rPr>
        <w:t>1,633</w:t>
      </w:r>
      <w:r w:rsidRPr="00BA415D">
        <w:rPr>
          <w:color w:val="000000" w:themeColor="text1"/>
          <w:shd w:val="clear" w:color="auto" w:fill="FFFFFF"/>
        </w:rPr>
        <w:t xml:space="preserve"> nghìn tỷ đồng.</w:t>
      </w:r>
      <w:r w:rsidRPr="00BA415D">
        <w:rPr>
          <w:color w:val="000000" w:themeColor="text1"/>
          <w:shd w:val="clear" w:color="auto" w:fill="FFFFFF"/>
          <w:lang w:val="vi-VN"/>
        </w:rPr>
        <w:t xml:space="preserve"> </w:t>
      </w:r>
      <w:r w:rsidRPr="00BA415D">
        <w:rPr>
          <w:color w:val="000000" w:themeColor="text1"/>
          <w:spacing w:val="-4"/>
          <w:lang w:val="vi-VN"/>
        </w:rPr>
        <w:t xml:space="preserve">Đến nay, </w:t>
      </w:r>
      <w:r w:rsidRPr="00BA415D">
        <w:rPr>
          <w:color w:val="000000" w:themeColor="text1"/>
          <w:spacing w:val="-4"/>
        </w:rPr>
        <w:t xml:space="preserve">Cổng </w:t>
      </w:r>
      <w:r w:rsidRPr="00BA415D">
        <w:rPr>
          <w:color w:val="000000" w:themeColor="text1"/>
          <w:spacing w:val="-4"/>
          <w:lang w:val="vi-VN"/>
        </w:rPr>
        <w:t xml:space="preserve">đã </w:t>
      </w:r>
      <w:r w:rsidR="00944093" w:rsidRPr="00BA415D">
        <w:rPr>
          <w:color w:val="000000"/>
          <w:spacing w:val="-4"/>
        </w:rPr>
        <w:t>đã kết nối, tích hợp với 150 hệ thống thông tin, cơ sở dữ liệu của các cơ quan, đơn vị</w:t>
      </w:r>
      <w:r w:rsidR="00944093" w:rsidRPr="00BA415D">
        <w:rPr>
          <w:rStyle w:val="FootnoteReference"/>
          <w:color w:val="000000"/>
          <w:spacing w:val="-4"/>
        </w:rPr>
        <w:footnoteReference w:id="23"/>
      </w:r>
      <w:r w:rsidR="00944093" w:rsidRPr="00BA415D">
        <w:rPr>
          <w:color w:val="000000"/>
          <w:spacing w:val="-4"/>
        </w:rPr>
        <w:t xml:space="preserve"> phục vụ xác thực định danh, đăng nhập một lần và giải quyết TTHC, cung cấp dịch vụ công, trong đó đã công khai, đồng bộ thông tin 6.413 TTHC trên Cơ sở dữ liệu quốc gia về TTHC với các Hệ thống thông tin giải quyết TTHC cấp bộ, cấp tỉnh; tích hợp, cung cấp gần 4,5 nghìn dịch vụ công trực tuyến, chiếm hơn 70%; phục vụ xác thực, định danh và đăng nhập một lần của gần 10 triệu tài khoản, với 2,8 tỷ lượt truy cập tìm hiểu thông tin và dịch vụ, trung bình mỗi ngày có 106</w:t>
      </w:r>
      <w:r w:rsidR="00944093" w:rsidRPr="00BA415D">
        <w:rPr>
          <w:color w:val="000000"/>
        </w:rPr>
        <w:t xml:space="preserve"> nghìn hồ sơ trực tuyến, 50 nghìn giao dịch thanh toán trực tuyến trên Cổng.</w:t>
      </w:r>
    </w:p>
    <w:p w:rsidR="00624730" w:rsidRPr="0074671F" w:rsidRDefault="00E23810" w:rsidP="0022666E">
      <w:pPr>
        <w:pStyle w:val="BodyTextIndent"/>
        <w:tabs>
          <w:tab w:val="left" w:pos="840"/>
        </w:tabs>
        <w:spacing w:after="80" w:line="340" w:lineRule="exact"/>
        <w:ind w:left="0" w:firstLine="709"/>
        <w:jc w:val="both"/>
        <w:rPr>
          <w:rFonts w:ascii="Times New Roman Bold" w:hAnsi="Times New Roman Bold"/>
          <w:b/>
          <w:color w:val="000000" w:themeColor="text1"/>
          <w:spacing w:val="-4"/>
          <w:szCs w:val="28"/>
        </w:rPr>
      </w:pPr>
      <w:r w:rsidRPr="00127448">
        <w:rPr>
          <w:b/>
          <w:color w:val="000000" w:themeColor="text1"/>
        </w:rPr>
        <w:t>6</w:t>
      </w:r>
      <w:r w:rsidR="002047AA" w:rsidRPr="00127448">
        <w:rPr>
          <w:b/>
          <w:color w:val="000000" w:themeColor="text1"/>
        </w:rPr>
        <w:t xml:space="preserve">. </w:t>
      </w:r>
      <w:r w:rsidR="00624730" w:rsidRPr="0074671F">
        <w:rPr>
          <w:rFonts w:ascii="Times New Roman Bold" w:hAnsi="Times New Roman Bold"/>
          <w:b/>
          <w:color w:val="000000" w:themeColor="text1"/>
          <w:spacing w:val="-4"/>
          <w:szCs w:val="28"/>
        </w:rPr>
        <w:t>Công tác kiểm tra, đôn đốc</w:t>
      </w:r>
      <w:r w:rsidR="00B36B93" w:rsidRPr="0074671F">
        <w:rPr>
          <w:rFonts w:ascii="Times New Roman Bold" w:hAnsi="Times New Roman Bold"/>
          <w:b/>
          <w:color w:val="000000" w:themeColor="text1"/>
          <w:spacing w:val="-4"/>
          <w:szCs w:val="28"/>
        </w:rPr>
        <w:t xml:space="preserve">, hướng dẫn </w:t>
      </w:r>
      <w:r w:rsidR="00624730" w:rsidRPr="0074671F">
        <w:rPr>
          <w:rFonts w:ascii="Times New Roman Bold" w:hAnsi="Times New Roman Bold"/>
          <w:b/>
          <w:color w:val="000000" w:themeColor="text1"/>
          <w:spacing w:val="-4"/>
          <w:szCs w:val="28"/>
        </w:rPr>
        <w:t>việc thực hiện kiểm soát TTHC</w:t>
      </w:r>
    </w:p>
    <w:p w:rsidR="009F2EDA" w:rsidRPr="00C33CCF" w:rsidRDefault="009F2EDA" w:rsidP="0022666E">
      <w:pPr>
        <w:spacing w:after="80" w:line="340" w:lineRule="exact"/>
        <w:ind w:firstLine="709"/>
        <w:jc w:val="both"/>
        <w:rPr>
          <w:bCs/>
          <w:color w:val="FF0000"/>
        </w:rPr>
      </w:pPr>
      <w:r w:rsidRPr="00C33CCF">
        <w:rPr>
          <w:rStyle w:val="IntenseEmphasis"/>
          <w:i w:val="0"/>
          <w:color w:val="000000" w:themeColor="text1"/>
        </w:rPr>
        <w:t>Trong quý,</w:t>
      </w:r>
      <w:r w:rsidRPr="00C33CCF">
        <w:rPr>
          <w:rStyle w:val="IntenseEmphasis"/>
          <w:color w:val="000000" w:themeColor="text1"/>
        </w:rPr>
        <w:t xml:space="preserve"> </w:t>
      </w:r>
      <w:r w:rsidR="00AB0FA4">
        <w:rPr>
          <w:rStyle w:val="IntenseEmphasis"/>
          <w:i w:val="0"/>
          <w:color w:val="000000" w:themeColor="text1"/>
        </w:rPr>
        <w:t>n</w:t>
      </w:r>
      <w:r w:rsidRPr="00C33CCF">
        <w:rPr>
          <w:rStyle w:val="IntenseEmphasis"/>
          <w:i w:val="0"/>
          <w:color w:val="000000" w:themeColor="text1"/>
        </w:rPr>
        <w:t>hiều bộ, địa phương đã tổ chức hội nghị tập huấn nghiệp vụ để nâng cao trình độ chuyên môn nghiệp vụ cho cán bộ, công chức, viên chức</w:t>
      </w:r>
      <w:r>
        <w:rPr>
          <w:rStyle w:val="IntenseEmphasis"/>
          <w:i w:val="0"/>
          <w:color w:val="000000" w:themeColor="text1"/>
          <w:lang w:val="vi-VN"/>
        </w:rPr>
        <w:t xml:space="preserve"> trong</w:t>
      </w:r>
      <w:r w:rsidRPr="00C33CCF">
        <w:rPr>
          <w:rStyle w:val="IntenseEmphasis"/>
          <w:i w:val="0"/>
          <w:color w:val="000000" w:themeColor="text1"/>
        </w:rPr>
        <w:t xml:space="preserve"> số hóa hồ sơ, kết quả giải quyết TTHC tại bộ phận một c</w:t>
      </w:r>
      <w:r>
        <w:rPr>
          <w:rStyle w:val="IntenseEmphasis"/>
          <w:i w:val="0"/>
          <w:color w:val="000000" w:themeColor="text1"/>
          <w:lang w:val="vi-VN"/>
        </w:rPr>
        <w:t>ửa</w:t>
      </w:r>
      <w:r w:rsidRPr="00C33CCF">
        <w:rPr>
          <w:rStyle w:val="IntenseEmphasis"/>
          <w:i w:val="0"/>
          <w:color w:val="000000" w:themeColor="text1"/>
        </w:rPr>
        <w:t xml:space="preserve"> các cấp, nhất là cấp xã; </w:t>
      </w:r>
      <w:r w:rsidR="00AB0FA4">
        <w:rPr>
          <w:rStyle w:val="IntenseEmphasis"/>
          <w:i w:val="0"/>
          <w:color w:val="000000" w:themeColor="text1"/>
        </w:rPr>
        <w:t>tiếp tục</w:t>
      </w:r>
      <w:r>
        <w:rPr>
          <w:rStyle w:val="IntenseEmphasis"/>
          <w:i w:val="0"/>
          <w:color w:val="000000" w:themeColor="text1"/>
          <w:lang w:val="vi-VN"/>
        </w:rPr>
        <w:t xml:space="preserve"> kiểm tra để</w:t>
      </w:r>
      <w:r w:rsidRPr="00C33CCF">
        <w:rPr>
          <w:i/>
          <w:color w:val="000000" w:themeColor="text1"/>
        </w:rPr>
        <w:t xml:space="preserve"> </w:t>
      </w:r>
      <w:r w:rsidRPr="00C33CCF">
        <w:rPr>
          <w:color w:val="000000" w:themeColor="text1"/>
        </w:rPr>
        <w:t>chấn chỉnh,</w:t>
      </w:r>
      <w:r>
        <w:rPr>
          <w:color w:val="000000" w:themeColor="text1"/>
          <w:lang w:val="vi-VN"/>
        </w:rPr>
        <w:t xml:space="preserve"> yêu cầu các cơ quan, đơn vị</w:t>
      </w:r>
      <w:r w:rsidRPr="00C33CCF">
        <w:rPr>
          <w:color w:val="000000" w:themeColor="text1"/>
        </w:rPr>
        <w:t xml:space="preserve"> khắc phục hạn chế, thiếu sót trong công tác kiểm soát TTHC</w:t>
      </w:r>
      <w:r w:rsidRPr="00C33CCF">
        <w:rPr>
          <w:color w:val="000000" w:themeColor="text1"/>
          <w:lang w:val="vi-VN"/>
        </w:rPr>
        <w:t xml:space="preserve">, thực hiện </w:t>
      </w:r>
      <w:r w:rsidRPr="00C33CCF">
        <w:rPr>
          <w:color w:val="000000" w:themeColor="text1"/>
        </w:rPr>
        <w:t>cơ chế MC, MCLT và thực hiện TTHC trên môi trường điện tử.</w:t>
      </w:r>
    </w:p>
    <w:p w:rsidR="009F2EDA" w:rsidRDefault="009F2EDA" w:rsidP="0022666E">
      <w:pPr>
        <w:spacing w:after="80" w:line="340" w:lineRule="exact"/>
        <w:ind w:firstLine="720"/>
        <w:jc w:val="both"/>
        <w:rPr>
          <w:color w:val="000000" w:themeColor="text1"/>
        </w:rPr>
      </w:pPr>
      <w:r w:rsidRPr="00FF1C3D">
        <w:rPr>
          <w:rStyle w:val="normalchar"/>
        </w:rPr>
        <w:t xml:space="preserve">Bộ trưởng, Chủ nhiệm Văn phòng Chính phủ làm việc trực tiếp với Bộ Giao thông vận tải và trực tuyến với UBND tỉnh Bình Dương về công tác kiểm soát </w:t>
      </w:r>
      <w:r w:rsidRPr="00FF1C3D">
        <w:rPr>
          <w:rStyle w:val="normalchar"/>
          <w:lang w:val="vi-VN"/>
        </w:rPr>
        <w:t>TTHC</w:t>
      </w:r>
      <w:r w:rsidRPr="00FF1C3D">
        <w:rPr>
          <w:rStyle w:val="normalchar"/>
        </w:rPr>
        <w:t xml:space="preserve"> và bảo đảm thông tin phục vụ chỉ đạo, điều hành;</w:t>
      </w:r>
      <w:r w:rsidRPr="00FF1C3D">
        <w:rPr>
          <w:rStyle w:val="normalchar"/>
          <w:lang w:val="vi-VN"/>
        </w:rPr>
        <w:t xml:space="preserve"> </w:t>
      </w:r>
      <w:r>
        <w:rPr>
          <w:rStyle w:val="normalchar"/>
          <w:lang w:val="vi-VN"/>
        </w:rPr>
        <w:t xml:space="preserve">Văn phòng Chính phủ </w:t>
      </w:r>
      <w:r w:rsidRPr="00FF1C3D">
        <w:rPr>
          <w:rStyle w:val="normalchar"/>
          <w:lang w:val="vi-VN"/>
        </w:rPr>
        <w:t xml:space="preserve">phối hợp với các bộ, cơ quan liên quan </w:t>
      </w:r>
      <w:r w:rsidRPr="00FF1C3D">
        <w:rPr>
          <w:rStyle w:val="normalchar"/>
          <w:color w:val="000000"/>
        </w:rPr>
        <w:t xml:space="preserve">tập huấn </w:t>
      </w:r>
      <w:r w:rsidRPr="00FF1C3D">
        <w:t xml:space="preserve">nghiệp vụ trực tuyến </w:t>
      </w:r>
      <w:r w:rsidRPr="00FF1C3D">
        <w:rPr>
          <w:color w:val="000000"/>
        </w:rPr>
        <w:t>cho các bộ, ngành, địa phương</w:t>
      </w:r>
      <w:r w:rsidRPr="00FF1C3D">
        <w:t xml:space="preserve"> về triển khai </w:t>
      </w:r>
      <w:r w:rsidRPr="00FF1C3D">
        <w:rPr>
          <w:color w:val="000000"/>
        </w:rPr>
        <w:t>02 nhóm TTHC liên thông “Đăng ký khai sinh, đăng ký thường trú, cấp thẻ bảo hiểm y tế cho trẻ dưới 6 tuổi” và “Đăng ký khai tử, xóa đăng ký thường trú, hỗ trợ chi phí mai táng, trợ cấp mai táng”</w:t>
      </w:r>
      <w:r w:rsidRPr="00FF1C3D">
        <w:rPr>
          <w:bCs/>
        </w:rPr>
        <w:t>;</w:t>
      </w:r>
      <w:r>
        <w:rPr>
          <w:rStyle w:val="normalchar"/>
          <w:color w:val="000000"/>
          <w:lang w:val="vi-VN"/>
        </w:rPr>
        <w:t xml:space="preserve"> </w:t>
      </w:r>
      <w:r w:rsidRPr="00FF1C3D">
        <w:rPr>
          <w:rStyle w:val="normalchar"/>
          <w:color w:val="000000"/>
        </w:rPr>
        <w:t xml:space="preserve">ban hành </w:t>
      </w:r>
      <w:r w:rsidRPr="001B4062">
        <w:rPr>
          <w:rStyle w:val="normalchar"/>
          <w:color w:val="000000"/>
          <w:spacing w:val="-4"/>
        </w:rPr>
        <w:t xml:space="preserve">trên 90 văn bản đôn đốc, hướng dẫn triển khai nhiệm vụ cải cách, kiểm soát TTHC, </w:t>
      </w:r>
      <w:r w:rsidRPr="00FF1C3D">
        <w:rPr>
          <w:rStyle w:val="normalchar"/>
          <w:color w:val="000000"/>
        </w:rPr>
        <w:t xml:space="preserve">cải thiện môi trường kinh doanh và triển khai cơ chế </w:t>
      </w:r>
      <w:r w:rsidR="00456839">
        <w:rPr>
          <w:rStyle w:val="normalchar"/>
          <w:color w:val="000000"/>
        </w:rPr>
        <w:t>MC</w:t>
      </w:r>
      <w:r w:rsidRPr="00FF1C3D">
        <w:rPr>
          <w:rStyle w:val="normalchar"/>
          <w:color w:val="000000"/>
        </w:rPr>
        <w:t xml:space="preserve">, </w:t>
      </w:r>
      <w:r w:rsidR="00456839">
        <w:rPr>
          <w:rStyle w:val="normalchar"/>
          <w:color w:val="000000"/>
        </w:rPr>
        <w:t>MCLT</w:t>
      </w:r>
      <w:r w:rsidRPr="00FF1C3D">
        <w:rPr>
          <w:rStyle w:val="normalchar"/>
          <w:color w:val="000000"/>
        </w:rPr>
        <w:t xml:space="preserve"> trong giải quyết TTHC;</w:t>
      </w:r>
      <w:r w:rsidRPr="00FF1C3D">
        <w:t>…</w:t>
      </w:r>
      <w:r w:rsidRPr="00FF1C3D">
        <w:rPr>
          <w:color w:val="000000"/>
        </w:rPr>
        <w:t>.</w:t>
      </w:r>
      <w:r w:rsidR="001B4062">
        <w:rPr>
          <w:color w:val="000000"/>
        </w:rPr>
        <w:t xml:space="preserve"> </w:t>
      </w:r>
      <w:r w:rsidRPr="00FF1C3D">
        <w:rPr>
          <w:color w:val="000000" w:themeColor="text1"/>
        </w:rPr>
        <w:t xml:space="preserve">Bên cạnh đó, đã xem xét, trả lời theo thẩm quyền </w:t>
      </w:r>
      <w:r w:rsidRPr="00FF1C3D">
        <w:rPr>
          <w:color w:val="000000" w:themeColor="text1"/>
          <w:lang w:val="vi-VN"/>
        </w:rPr>
        <w:t>đối với những</w:t>
      </w:r>
      <w:r w:rsidRPr="00FF1C3D">
        <w:rPr>
          <w:color w:val="000000" w:themeColor="text1"/>
        </w:rPr>
        <w:t xml:space="preserve"> đề xuất, kiến nghị cụ thể </w:t>
      </w:r>
      <w:r w:rsidRPr="00FF1C3D">
        <w:rPr>
          <w:color w:val="000000" w:themeColor="text1"/>
          <w:lang w:val="vi-VN"/>
        </w:rPr>
        <w:t xml:space="preserve">của các bộ, ngành, địa phương tại </w:t>
      </w:r>
      <w:r w:rsidR="005669A5">
        <w:rPr>
          <w:color w:val="000000" w:themeColor="text1"/>
        </w:rPr>
        <w:t>B</w:t>
      </w:r>
      <w:r w:rsidRPr="00FF1C3D">
        <w:rPr>
          <w:color w:val="000000" w:themeColor="text1"/>
          <w:lang w:val="vi-VN"/>
        </w:rPr>
        <w:t>áo cáo</w:t>
      </w:r>
      <w:r w:rsidRPr="00FF1C3D">
        <w:rPr>
          <w:color w:val="000000" w:themeColor="text1"/>
        </w:rPr>
        <w:t xml:space="preserve"> công tác kiểm soát TTHC</w:t>
      </w:r>
      <w:r w:rsidRPr="00FF1C3D">
        <w:rPr>
          <w:color w:val="000000" w:themeColor="text1"/>
          <w:lang w:val="vi-VN"/>
        </w:rPr>
        <w:t xml:space="preserve"> </w:t>
      </w:r>
      <w:r w:rsidRPr="00FF1C3D">
        <w:rPr>
          <w:color w:val="000000" w:themeColor="text1"/>
        </w:rPr>
        <w:t xml:space="preserve">Quý </w:t>
      </w:r>
      <w:r w:rsidRPr="00FF1C3D">
        <w:rPr>
          <w:color w:val="000000" w:themeColor="text1"/>
          <w:lang w:val="vi-VN"/>
        </w:rPr>
        <w:t>I</w:t>
      </w:r>
      <w:r w:rsidRPr="00FF1C3D">
        <w:rPr>
          <w:color w:val="000000" w:themeColor="text1"/>
        </w:rPr>
        <w:t>II/2023 (</w:t>
      </w:r>
      <w:r w:rsidRPr="00FF1C3D">
        <w:rPr>
          <w:i/>
          <w:color w:val="000000" w:themeColor="text1"/>
        </w:rPr>
        <w:t>Chi tiết tại Phụ lục X</w:t>
      </w:r>
      <w:r>
        <w:rPr>
          <w:i/>
          <w:color w:val="000000" w:themeColor="text1"/>
          <w:lang w:val="vi-VN"/>
        </w:rPr>
        <w:t>I</w:t>
      </w:r>
      <w:r w:rsidRPr="00FF1C3D">
        <w:rPr>
          <w:color w:val="000000" w:themeColor="text1"/>
        </w:rPr>
        <w:t>).</w:t>
      </w:r>
    </w:p>
    <w:p w:rsidR="00D80553" w:rsidRPr="00421135" w:rsidRDefault="00D80553" w:rsidP="0022666E">
      <w:pPr>
        <w:spacing w:after="80" w:line="340" w:lineRule="exact"/>
        <w:ind w:firstLine="709"/>
        <w:jc w:val="both"/>
        <w:rPr>
          <w:b/>
          <w:color w:val="000000" w:themeColor="text1"/>
          <w:sz w:val="26"/>
          <w:lang w:val="vi-VN"/>
        </w:rPr>
      </w:pPr>
      <w:r w:rsidRPr="00421135">
        <w:rPr>
          <w:b/>
          <w:color w:val="000000" w:themeColor="text1"/>
          <w:sz w:val="26"/>
          <w:lang w:val="vi-VN"/>
        </w:rPr>
        <w:lastRenderedPageBreak/>
        <w:t>II. ĐÁNH GIÁ CHUNG, TỒN TẠI, HẠN CHẾ VÀ NGUYÊN NHÂN</w:t>
      </w:r>
    </w:p>
    <w:p w:rsidR="00D80553" w:rsidRPr="003A676B" w:rsidRDefault="00D80553" w:rsidP="0022666E">
      <w:pPr>
        <w:spacing w:after="80" w:line="340" w:lineRule="exact"/>
        <w:ind w:firstLine="709"/>
        <w:jc w:val="both"/>
        <w:rPr>
          <w:b/>
          <w:color w:val="000000" w:themeColor="text1"/>
        </w:rPr>
      </w:pPr>
      <w:r w:rsidRPr="003A676B">
        <w:rPr>
          <w:b/>
          <w:color w:val="000000" w:themeColor="text1"/>
        </w:rPr>
        <w:t>1. Đánh giá chung</w:t>
      </w:r>
    </w:p>
    <w:p w:rsidR="0018691E" w:rsidRPr="00AE7710" w:rsidRDefault="00056410" w:rsidP="0022666E">
      <w:pPr>
        <w:widowControl w:val="0"/>
        <w:spacing w:after="80" w:line="340" w:lineRule="exact"/>
        <w:ind w:firstLine="709"/>
        <w:jc w:val="both"/>
        <w:rPr>
          <w:color w:val="000000" w:themeColor="text1"/>
          <w:lang w:val="vi-VN"/>
        </w:rPr>
      </w:pPr>
      <w:r w:rsidRPr="00AE7710">
        <w:rPr>
          <w:color w:val="000000" w:themeColor="text1"/>
        </w:rPr>
        <w:t xml:space="preserve">Trong Quý </w:t>
      </w:r>
      <w:r w:rsidR="0018691E" w:rsidRPr="00AE7710">
        <w:rPr>
          <w:color w:val="000000" w:themeColor="text1"/>
          <w:lang w:val="vi-VN"/>
        </w:rPr>
        <w:t>I</w:t>
      </w:r>
      <w:r w:rsidR="00A633A7" w:rsidRPr="00AE7710">
        <w:rPr>
          <w:color w:val="000000" w:themeColor="text1"/>
        </w:rPr>
        <w:t>I</w:t>
      </w:r>
      <w:r w:rsidRPr="00AE7710">
        <w:rPr>
          <w:color w:val="000000" w:themeColor="text1"/>
        </w:rPr>
        <w:t xml:space="preserve">I/2023, </w:t>
      </w:r>
      <w:r w:rsidR="00B056B5" w:rsidRPr="00AE7710">
        <w:rPr>
          <w:color w:val="000000" w:themeColor="text1"/>
        </w:rPr>
        <w:t xml:space="preserve">Chính phủ, Thủ tướng Chính phủ </w:t>
      </w:r>
      <w:r w:rsidR="0018691E" w:rsidRPr="00AE7710">
        <w:rPr>
          <w:color w:val="000000" w:themeColor="text1"/>
          <w:lang w:val="vi-VN"/>
        </w:rPr>
        <w:t xml:space="preserve">tiếp tục có những lãnh đạo, chỉ đạo </w:t>
      </w:r>
      <w:r w:rsidR="009F2EDA">
        <w:rPr>
          <w:color w:val="000000" w:themeColor="text1"/>
          <w:lang w:val="vi-VN"/>
        </w:rPr>
        <w:t xml:space="preserve">quyết liệt và </w:t>
      </w:r>
      <w:r w:rsidR="0018691E" w:rsidRPr="00AE7710">
        <w:rPr>
          <w:color w:val="000000" w:themeColor="text1"/>
        </w:rPr>
        <w:t xml:space="preserve">cụ thể </w:t>
      </w:r>
      <w:r w:rsidR="00AE7710">
        <w:rPr>
          <w:color w:val="000000" w:themeColor="text1"/>
          <w:lang w:val="vi-VN"/>
        </w:rPr>
        <w:t xml:space="preserve">đối với </w:t>
      </w:r>
      <w:r w:rsidR="0018691E" w:rsidRPr="00AE7710">
        <w:rPr>
          <w:color w:val="000000" w:themeColor="text1"/>
        </w:rPr>
        <w:t>công tác cải cách, kiểm soát TTHC</w:t>
      </w:r>
      <w:r w:rsidR="00AE7710">
        <w:rPr>
          <w:color w:val="000000" w:themeColor="text1"/>
          <w:lang w:val="vi-VN"/>
        </w:rPr>
        <w:t>,</w:t>
      </w:r>
      <w:r w:rsidR="0018691E" w:rsidRPr="00AE7710">
        <w:rPr>
          <w:color w:val="000000" w:themeColor="text1"/>
          <w:lang w:val="vi-VN"/>
        </w:rPr>
        <w:t xml:space="preserve"> </w:t>
      </w:r>
      <w:r w:rsidR="0018691E" w:rsidRPr="00AE7710">
        <w:rPr>
          <w:color w:val="000000" w:themeColor="text1"/>
          <w:shd w:val="clear" w:color="auto" w:fill="FFFFFF"/>
        </w:rPr>
        <w:t xml:space="preserve">triển khai cơ chế </w:t>
      </w:r>
      <w:r w:rsidR="0018691E" w:rsidRPr="00AE7710">
        <w:rPr>
          <w:color w:val="000000" w:themeColor="text1"/>
        </w:rPr>
        <w:t>MC, MCLT</w:t>
      </w:r>
      <w:r w:rsidR="0018691E" w:rsidRPr="00AE7710">
        <w:rPr>
          <w:color w:val="000000" w:themeColor="text1"/>
          <w:shd w:val="clear" w:color="auto" w:fill="FFFFFF"/>
        </w:rPr>
        <w:t xml:space="preserve"> và thực hiện TTHC trên môi trường điện tử để tạo đột phá mạnh mẽ hơn nữa trong công tác này</w:t>
      </w:r>
      <w:r w:rsidR="0018691E" w:rsidRPr="00AE7710">
        <w:rPr>
          <w:color w:val="000000" w:themeColor="text1"/>
        </w:rPr>
        <w:t>.</w:t>
      </w:r>
    </w:p>
    <w:p w:rsidR="00AB0FA4" w:rsidRDefault="009F2EDA" w:rsidP="0022666E">
      <w:pPr>
        <w:widowControl w:val="0"/>
        <w:spacing w:after="80" w:line="340" w:lineRule="exact"/>
        <w:ind w:firstLine="709"/>
        <w:jc w:val="both"/>
        <w:rPr>
          <w:color w:val="000000" w:themeColor="text1"/>
          <w:spacing w:val="-4"/>
          <w:lang w:val="vi-VN"/>
        </w:rPr>
      </w:pPr>
      <w:r w:rsidRPr="009F2EDA">
        <w:rPr>
          <w:color w:val="000000" w:themeColor="text1"/>
          <w:spacing w:val="-4"/>
        </w:rPr>
        <w:t>Quán triệt chỉ đạo của Chính phủ, Thủ tướng Chính phủ, các bộ, ngành, địa phương đã cụ thể hóa thành các nhiệm vụ, giải pháp để triển khai đồng bộ, hiệu quả công tác cải cách, kiểm soát TTHC</w:t>
      </w:r>
      <w:r w:rsidRPr="009F2EDA">
        <w:rPr>
          <w:color w:val="000000" w:themeColor="text1"/>
          <w:spacing w:val="-4"/>
          <w:lang w:val="vi-VN"/>
        </w:rPr>
        <w:t xml:space="preserve">, </w:t>
      </w:r>
      <w:r w:rsidRPr="009F2EDA">
        <w:rPr>
          <w:color w:val="000000" w:themeColor="text1"/>
          <w:spacing w:val="-4"/>
          <w:shd w:val="clear" w:color="auto" w:fill="FFFFFF"/>
        </w:rPr>
        <w:t xml:space="preserve">cơ chế </w:t>
      </w:r>
      <w:r w:rsidRPr="009F2EDA">
        <w:rPr>
          <w:color w:val="000000" w:themeColor="text1"/>
          <w:spacing w:val="-4"/>
        </w:rPr>
        <w:t>MC, MCLT</w:t>
      </w:r>
      <w:r w:rsidRPr="009F2EDA">
        <w:rPr>
          <w:color w:val="000000" w:themeColor="text1"/>
          <w:spacing w:val="-4"/>
          <w:shd w:val="clear" w:color="auto" w:fill="FFFFFF"/>
        </w:rPr>
        <w:t xml:space="preserve"> và thực hiện TTHC trên môi trường điện tử</w:t>
      </w:r>
      <w:r w:rsidRPr="009F2EDA">
        <w:rPr>
          <w:color w:val="000000" w:themeColor="text1"/>
          <w:spacing w:val="-4"/>
          <w:shd w:val="clear" w:color="auto" w:fill="FFFFFF"/>
          <w:lang w:val="vi-VN"/>
        </w:rPr>
        <w:t>,</w:t>
      </w:r>
      <w:r w:rsidRPr="009F2EDA">
        <w:rPr>
          <w:color w:val="000000" w:themeColor="text1"/>
          <w:spacing w:val="-4"/>
        </w:rPr>
        <w:t xml:space="preserve"> </w:t>
      </w:r>
      <w:r w:rsidR="00382589" w:rsidRPr="009F2EDA">
        <w:rPr>
          <w:color w:val="000000" w:themeColor="text1"/>
          <w:spacing w:val="-4"/>
        </w:rPr>
        <w:t>nâng cao sự hài lòng của người dân, doanh nghiệp đối với sự phục vụ của cơ quan hành chính nhà nước các cấp.</w:t>
      </w:r>
      <w:r w:rsidR="00382589" w:rsidRPr="009F2EDA">
        <w:rPr>
          <w:color w:val="000000" w:themeColor="text1"/>
          <w:spacing w:val="-4"/>
          <w:lang w:val="vi-VN"/>
        </w:rPr>
        <w:t xml:space="preserve"> </w:t>
      </w:r>
    </w:p>
    <w:p w:rsidR="00D80553" w:rsidRPr="003A676B" w:rsidRDefault="00D80553" w:rsidP="0022666E">
      <w:pPr>
        <w:widowControl w:val="0"/>
        <w:spacing w:after="80" w:line="340" w:lineRule="exact"/>
        <w:ind w:firstLine="709"/>
        <w:jc w:val="both"/>
        <w:rPr>
          <w:b/>
          <w:color w:val="000000" w:themeColor="text1"/>
        </w:rPr>
      </w:pPr>
      <w:r w:rsidRPr="003A676B">
        <w:rPr>
          <w:b/>
          <w:color w:val="000000" w:themeColor="text1"/>
        </w:rPr>
        <w:t>2. Tồn tại, hạn chế và nguyên nhân</w:t>
      </w:r>
    </w:p>
    <w:p w:rsidR="00521F35" w:rsidRPr="00A759D8" w:rsidRDefault="00521F35" w:rsidP="0022666E">
      <w:pPr>
        <w:shd w:val="clear" w:color="auto" w:fill="FFFFFF"/>
        <w:spacing w:after="80" w:line="340" w:lineRule="exact"/>
        <w:ind w:firstLine="720"/>
        <w:jc w:val="both"/>
        <w:rPr>
          <w:color w:val="000000" w:themeColor="text1"/>
          <w:lang w:val="vi-VN"/>
        </w:rPr>
      </w:pPr>
      <w:r w:rsidRPr="00A759D8">
        <w:rPr>
          <w:color w:val="000000" w:themeColor="text1"/>
        </w:rPr>
        <w:t xml:space="preserve">- Chất lượng quy định TTHC, QĐKD tại các dự thảo </w:t>
      </w:r>
      <w:r w:rsidRPr="00A759D8">
        <w:rPr>
          <w:color w:val="000000" w:themeColor="text1"/>
          <w:lang w:val="vi-VN"/>
        </w:rPr>
        <w:t>VB</w:t>
      </w:r>
      <w:r w:rsidRPr="00A759D8">
        <w:rPr>
          <w:color w:val="000000" w:themeColor="text1"/>
        </w:rPr>
        <w:t>QPPL vẫn chưa đáp ứng yêu cầu</w:t>
      </w:r>
      <w:r w:rsidRPr="00A759D8">
        <w:rPr>
          <w:color w:val="000000" w:themeColor="text1"/>
          <w:lang w:val="vi-VN"/>
        </w:rPr>
        <w:t>;</w:t>
      </w:r>
      <w:r w:rsidRPr="00A759D8">
        <w:rPr>
          <w:color w:val="000000" w:themeColor="text1"/>
        </w:rPr>
        <w:t xml:space="preserve"> TTHC một số lĩnh vực</w:t>
      </w:r>
      <w:r w:rsidRPr="00A759D8">
        <w:rPr>
          <w:color w:val="000000" w:themeColor="text1"/>
          <w:lang w:val="vi-VN"/>
        </w:rPr>
        <w:t xml:space="preserve"> vẫn </w:t>
      </w:r>
      <w:r w:rsidRPr="00A759D8">
        <w:rPr>
          <w:color w:val="000000" w:themeColor="text1"/>
        </w:rPr>
        <w:t>là rào cản đối với hoạt động sản xuất, kinh doanh và đời sống người dân</w:t>
      </w:r>
      <w:r w:rsidR="00A759D8" w:rsidRPr="00A759D8">
        <w:rPr>
          <w:color w:val="000000" w:themeColor="text1"/>
          <w:lang w:val="vi-VN"/>
        </w:rPr>
        <w:t>.</w:t>
      </w:r>
    </w:p>
    <w:p w:rsidR="00521F35" w:rsidRPr="00AB0FA4" w:rsidRDefault="00521F35" w:rsidP="0022666E">
      <w:pPr>
        <w:spacing w:after="80" w:line="340" w:lineRule="exact"/>
        <w:ind w:firstLine="720"/>
        <w:jc w:val="both"/>
      </w:pPr>
      <w:r w:rsidRPr="00AB0FA4">
        <w:rPr>
          <w:color w:val="000000" w:themeColor="text1"/>
        </w:rPr>
        <w:t xml:space="preserve">- </w:t>
      </w:r>
      <w:r w:rsidRPr="00AB0FA4">
        <w:t xml:space="preserve">Việc </w:t>
      </w:r>
      <w:r w:rsidR="00136F00" w:rsidRPr="00AB0FA4">
        <w:t>công bố, công khai TTHC chậm so với thời hạn quy định</w:t>
      </w:r>
      <w:r w:rsidR="00A759D8" w:rsidRPr="00AB0FA4">
        <w:rPr>
          <w:rStyle w:val="FootnoteReference"/>
          <w:color w:val="000000" w:themeColor="text1"/>
        </w:rPr>
        <w:footnoteReference w:id="24"/>
      </w:r>
      <w:r w:rsidR="00DF44A6" w:rsidRPr="00AB0FA4">
        <w:t>, nhất là</w:t>
      </w:r>
      <w:r w:rsidR="00DF44A6" w:rsidRPr="00AB0FA4">
        <w:rPr>
          <w:lang w:val="vi-VN"/>
        </w:rPr>
        <w:t xml:space="preserve"> tại </w:t>
      </w:r>
      <w:r w:rsidR="00A759D8" w:rsidRPr="00AB0FA4">
        <w:rPr>
          <w:lang w:val="vi-VN"/>
        </w:rPr>
        <w:t>một số</w:t>
      </w:r>
      <w:r w:rsidR="00DF44A6" w:rsidRPr="00AB0FA4">
        <w:rPr>
          <w:lang w:val="vi-VN"/>
        </w:rPr>
        <w:t xml:space="preserve"> bộ, ngành</w:t>
      </w:r>
      <w:r w:rsidR="00A759D8" w:rsidRPr="00AB0FA4">
        <w:rPr>
          <w:lang w:val="vi-VN"/>
        </w:rPr>
        <w:t>,</w:t>
      </w:r>
      <w:r w:rsidR="00AE7710" w:rsidRPr="00AB0FA4">
        <w:rPr>
          <w:lang w:val="vi-VN"/>
        </w:rPr>
        <w:t xml:space="preserve"> </w:t>
      </w:r>
      <w:r w:rsidR="00AE7710" w:rsidRPr="00AB0FA4">
        <w:rPr>
          <w:shd w:val="clear" w:color="auto" w:fill="FFFFFF"/>
        </w:rPr>
        <w:t>ảnh hưởng đến việc tiếp cận, thực hiện TTHC của người dân, doanh nghiệp</w:t>
      </w:r>
      <w:r w:rsidR="00113F3B" w:rsidRPr="00AB0FA4">
        <w:t>.</w:t>
      </w:r>
      <w:r w:rsidRPr="00AB0FA4">
        <w:t xml:space="preserve"> </w:t>
      </w:r>
    </w:p>
    <w:p w:rsidR="009F2EDA" w:rsidRPr="002651D3" w:rsidRDefault="009F2EDA" w:rsidP="0022666E">
      <w:pPr>
        <w:shd w:val="clear" w:color="auto" w:fill="FFFFFF"/>
        <w:spacing w:after="80" w:line="340" w:lineRule="exact"/>
        <w:ind w:firstLine="720"/>
        <w:jc w:val="both"/>
      </w:pPr>
      <w:r>
        <w:rPr>
          <w:lang w:val="vi-VN"/>
        </w:rPr>
        <w:t xml:space="preserve">- </w:t>
      </w:r>
      <w:r w:rsidRPr="002651D3">
        <w:rPr>
          <w:lang w:val="vi-VN"/>
        </w:rPr>
        <w:t>Tiến độ rà soát đối với các nhóm TTHC nội bộ trọng tâm ưu tiên của các bộ (</w:t>
      </w:r>
      <w:r w:rsidRPr="009F2EDA">
        <w:rPr>
          <w:i/>
          <w:lang w:val="vi-VN"/>
        </w:rPr>
        <w:t>trừ Bộ Giao thông vận tải</w:t>
      </w:r>
      <w:r w:rsidRPr="002651D3">
        <w:rPr>
          <w:lang w:val="vi-VN"/>
        </w:rPr>
        <w:t xml:space="preserve">) </w:t>
      </w:r>
      <w:r>
        <w:rPr>
          <w:lang w:val="vi-VN"/>
        </w:rPr>
        <w:t xml:space="preserve">theo yêu cầu tại Quyết định số 1085/QĐ-TTg </w:t>
      </w:r>
      <w:r w:rsidRPr="00F93292">
        <w:rPr>
          <w:color w:val="000000" w:themeColor="text1"/>
          <w:spacing w:val="-4"/>
        </w:rPr>
        <w:t>ngày 15</w:t>
      </w:r>
      <w:r w:rsidRPr="00F93292">
        <w:rPr>
          <w:color w:val="000000" w:themeColor="text1"/>
          <w:spacing w:val="-4"/>
          <w:lang w:val="vi-VN"/>
        </w:rPr>
        <w:t xml:space="preserve"> tháng </w:t>
      </w:r>
      <w:r w:rsidRPr="00F93292">
        <w:rPr>
          <w:color w:val="000000" w:themeColor="text1"/>
          <w:spacing w:val="-4"/>
        </w:rPr>
        <w:t>9</w:t>
      </w:r>
      <w:r w:rsidRPr="00F93292">
        <w:rPr>
          <w:color w:val="000000" w:themeColor="text1"/>
          <w:spacing w:val="-4"/>
          <w:lang w:val="vi-VN"/>
        </w:rPr>
        <w:t xml:space="preserve"> năm </w:t>
      </w:r>
      <w:r w:rsidRPr="00F93292">
        <w:rPr>
          <w:color w:val="000000" w:themeColor="text1"/>
          <w:spacing w:val="-4"/>
        </w:rPr>
        <w:t>2022 của Thủ tướng Chính phủ</w:t>
      </w:r>
      <w:r>
        <w:rPr>
          <w:lang w:val="vi-VN"/>
        </w:rPr>
        <w:t xml:space="preserve"> </w:t>
      </w:r>
      <w:r w:rsidRPr="002651D3">
        <w:rPr>
          <w:lang w:val="vi-VN"/>
        </w:rPr>
        <w:t xml:space="preserve">chưa đáp ứng yêu cầu; kết quả rà soát chưa bảo đảm chất lượng, chưa đạt mục tiêu </w:t>
      </w:r>
      <w:r>
        <w:rPr>
          <w:lang w:val="vi-VN"/>
        </w:rPr>
        <w:t>đề ra</w:t>
      </w:r>
      <w:r w:rsidRPr="002651D3">
        <w:rPr>
          <w:lang w:val="vi-VN"/>
        </w:rPr>
        <w:t>.</w:t>
      </w:r>
      <w:r w:rsidRPr="002651D3">
        <w:rPr>
          <w:b/>
          <w:bCs/>
          <w:sz w:val="32"/>
          <w:szCs w:val="32"/>
          <w:lang w:val="vi-VN"/>
        </w:rPr>
        <w:t xml:space="preserve"> </w:t>
      </w:r>
      <w:r w:rsidRPr="002651D3">
        <w:rPr>
          <w:lang w:val="vi-VN"/>
        </w:rPr>
        <w:t xml:space="preserve">Hầu hết các bộ, </w:t>
      </w:r>
      <w:r>
        <w:rPr>
          <w:lang w:val="vi-VN"/>
        </w:rPr>
        <w:t>cơ quan</w:t>
      </w:r>
      <w:r w:rsidRPr="002651D3">
        <w:rPr>
          <w:lang w:val="vi-VN"/>
        </w:rPr>
        <w:t xml:space="preserve">, địa phương chưa chủ động trong rà soát, đề xuất </w:t>
      </w:r>
      <w:r>
        <w:rPr>
          <w:lang w:val="vi-VN"/>
        </w:rPr>
        <w:t xml:space="preserve">phương án đơn giản hóa </w:t>
      </w:r>
      <w:r w:rsidRPr="002651D3">
        <w:rPr>
          <w:lang w:val="vi-VN"/>
        </w:rPr>
        <w:t>TTHC nội bộ</w:t>
      </w:r>
      <w:r>
        <w:rPr>
          <w:lang w:val="vi-VN"/>
        </w:rPr>
        <w:t xml:space="preserve">, </w:t>
      </w:r>
      <w:r w:rsidRPr="002651D3">
        <w:rPr>
          <w:lang w:val="vi-VN"/>
        </w:rPr>
        <w:t xml:space="preserve">nên kết quả còn </w:t>
      </w:r>
      <w:r>
        <w:t>đạt thấp</w:t>
      </w:r>
      <w:r w:rsidRPr="002651D3">
        <w:rPr>
          <w:lang w:val="vi-VN"/>
        </w:rPr>
        <w:t>.</w:t>
      </w:r>
    </w:p>
    <w:p w:rsidR="00EC059A" w:rsidRPr="00AE7710" w:rsidRDefault="00EC059A" w:rsidP="0022666E">
      <w:pPr>
        <w:shd w:val="clear" w:color="auto" w:fill="FFFFFF"/>
        <w:spacing w:after="80" w:line="340" w:lineRule="exact"/>
        <w:ind w:firstLine="720"/>
        <w:jc w:val="both"/>
        <w:rPr>
          <w:lang w:val="vi-VN"/>
        </w:rPr>
      </w:pPr>
      <w:r w:rsidRPr="005E3AC9">
        <w:t xml:space="preserve">- </w:t>
      </w:r>
      <w:r w:rsidR="009F2EDA">
        <w:t>V</w:t>
      </w:r>
      <w:r w:rsidRPr="005E3AC9">
        <w:rPr>
          <w:spacing w:val="-4"/>
        </w:rPr>
        <w:t xml:space="preserve">iệc </w:t>
      </w:r>
      <w:r w:rsidRPr="005E3AC9">
        <w:t xml:space="preserve">thực thi 19 Nghị quyết chuyên đề và </w:t>
      </w:r>
      <w:r>
        <w:t xml:space="preserve">phương án </w:t>
      </w:r>
      <w:r w:rsidRPr="005E3AC9">
        <w:t xml:space="preserve">phân cấp trong giải quyết TTHC chưa đạt yêu cầu của </w:t>
      </w:r>
      <w:r w:rsidRPr="00AE7710">
        <w:rPr>
          <w:spacing w:val="-4"/>
        </w:rPr>
        <w:t>Chính phủ, Thủ tướng Chính phủ</w:t>
      </w:r>
      <w:r w:rsidRPr="00AE7710">
        <w:rPr>
          <w:spacing w:val="-4"/>
          <w:lang w:val="vi-VN"/>
        </w:rPr>
        <w:t>; c</w:t>
      </w:r>
      <w:r w:rsidRPr="00AE7710">
        <w:rPr>
          <w:spacing w:val="-4"/>
        </w:rPr>
        <w:t>ác bộ, ngành chậm báo cáo Thủ tướng Chính phủ</w:t>
      </w:r>
      <w:r>
        <w:t xml:space="preserve"> phương án cắt giảm, đơn giản hóa các nhóm quy định, TTHC đang là rào cản, gây khó khăn cho người dân, doanh nghiệp</w:t>
      </w:r>
      <w:r>
        <w:rPr>
          <w:lang w:val="vi-VN"/>
        </w:rPr>
        <w:t>.</w:t>
      </w:r>
    </w:p>
    <w:p w:rsidR="00521F35" w:rsidRPr="00FF42A0" w:rsidRDefault="00521F35" w:rsidP="0022666E">
      <w:pPr>
        <w:shd w:val="clear" w:color="auto" w:fill="FFFFFF"/>
        <w:spacing w:after="80" w:line="340" w:lineRule="exact"/>
        <w:ind w:firstLine="720"/>
        <w:jc w:val="both"/>
        <w:rPr>
          <w:color w:val="000000" w:themeColor="text1"/>
          <w:lang w:val="vi-VN"/>
        </w:rPr>
      </w:pPr>
      <w:r w:rsidRPr="00FF42A0">
        <w:rPr>
          <w:color w:val="000000" w:themeColor="text1"/>
          <w:lang w:val="vi-VN"/>
        </w:rPr>
        <w:t xml:space="preserve">- </w:t>
      </w:r>
      <w:r w:rsidR="003671B1" w:rsidRPr="00FF42A0">
        <w:rPr>
          <w:color w:val="000000" w:themeColor="text1"/>
          <w:lang w:val="vi-VN"/>
        </w:rPr>
        <w:t xml:space="preserve">Tỷ lệ </w:t>
      </w:r>
      <w:r w:rsidR="00F74D3D" w:rsidRPr="00F74D3D">
        <w:rPr>
          <w:bCs/>
          <w:color w:val="000000" w:themeColor="text1"/>
          <w:lang w:val="vi-VN"/>
        </w:rPr>
        <w:t xml:space="preserve">hồ sơ TTHC </w:t>
      </w:r>
      <w:r w:rsidR="00A759D8">
        <w:rPr>
          <w:bCs/>
          <w:color w:val="000000" w:themeColor="text1"/>
          <w:lang w:val="vi-VN"/>
        </w:rPr>
        <w:t xml:space="preserve">được xem xét, </w:t>
      </w:r>
      <w:r w:rsidR="00F74D3D" w:rsidRPr="00F74D3D">
        <w:rPr>
          <w:bCs/>
          <w:color w:val="000000" w:themeColor="text1"/>
          <w:lang w:val="vi-VN"/>
        </w:rPr>
        <w:t>xử lý trước hạn</w:t>
      </w:r>
      <w:r w:rsidR="00F74D3D">
        <w:rPr>
          <w:bCs/>
          <w:color w:val="000000" w:themeColor="text1"/>
          <w:lang w:val="vi-VN"/>
        </w:rPr>
        <w:t>,</w:t>
      </w:r>
      <w:r w:rsidR="00F74D3D" w:rsidRPr="00F74D3D">
        <w:rPr>
          <w:bCs/>
          <w:color w:val="000000" w:themeColor="text1"/>
          <w:lang w:val="vi-VN"/>
        </w:rPr>
        <w:t xml:space="preserve"> đúng hạn</w:t>
      </w:r>
      <w:r w:rsidR="00F74D3D">
        <w:rPr>
          <w:bCs/>
          <w:color w:val="000000" w:themeColor="text1"/>
          <w:lang w:val="vi-VN"/>
        </w:rPr>
        <w:t xml:space="preserve"> đạt thấp và</w:t>
      </w:r>
      <w:r w:rsidR="00FF42A0" w:rsidRPr="00FF42A0">
        <w:rPr>
          <w:color w:val="000000" w:themeColor="text1"/>
          <w:lang w:val="vi-VN"/>
        </w:rPr>
        <w:t xml:space="preserve"> có xu hướng </w:t>
      </w:r>
      <w:r w:rsidR="00F74D3D">
        <w:rPr>
          <w:color w:val="000000" w:themeColor="text1"/>
          <w:lang w:val="vi-VN"/>
        </w:rPr>
        <w:t>giảm</w:t>
      </w:r>
      <w:r w:rsidR="00FF42A0" w:rsidRPr="00FF42A0">
        <w:rPr>
          <w:color w:val="000000" w:themeColor="text1"/>
          <w:lang w:val="vi-VN"/>
        </w:rPr>
        <w:t xml:space="preserve"> so với </w:t>
      </w:r>
      <w:r w:rsidR="00F6592F">
        <w:rPr>
          <w:color w:val="000000" w:themeColor="text1"/>
        </w:rPr>
        <w:t>Q</w:t>
      </w:r>
      <w:r w:rsidR="00FF42A0" w:rsidRPr="00FF42A0">
        <w:rPr>
          <w:color w:val="000000" w:themeColor="text1"/>
          <w:lang w:val="vi-VN"/>
        </w:rPr>
        <w:t>uý II/2023 (</w:t>
      </w:r>
      <w:r w:rsidR="00FF42A0">
        <w:rPr>
          <w:i/>
          <w:color w:val="000000" w:themeColor="text1"/>
          <w:lang w:val="vi-VN"/>
        </w:rPr>
        <w:t>t</w:t>
      </w:r>
      <w:r w:rsidR="00FF42A0" w:rsidRPr="00FF42A0">
        <w:rPr>
          <w:i/>
          <w:color w:val="000000" w:themeColor="text1"/>
          <w:lang w:val="vi-VN"/>
        </w:rPr>
        <w:t xml:space="preserve">ại bộ, ngành </w:t>
      </w:r>
      <w:r w:rsidR="00F74D3D">
        <w:rPr>
          <w:i/>
          <w:color w:val="000000" w:themeColor="text1"/>
          <w:lang w:val="vi-VN"/>
        </w:rPr>
        <w:t>giảm</w:t>
      </w:r>
      <w:r w:rsidR="00FF42A0" w:rsidRPr="00FF42A0">
        <w:rPr>
          <w:i/>
          <w:color w:val="000000" w:themeColor="text1"/>
          <w:lang w:val="vi-VN"/>
        </w:rPr>
        <w:t xml:space="preserve"> 0,6%; tại địa phương </w:t>
      </w:r>
      <w:r w:rsidR="00F74D3D">
        <w:rPr>
          <w:i/>
          <w:color w:val="000000" w:themeColor="text1"/>
          <w:lang w:val="vi-VN"/>
        </w:rPr>
        <w:t>giảm</w:t>
      </w:r>
      <w:r w:rsidR="00FF42A0" w:rsidRPr="00FF42A0">
        <w:rPr>
          <w:i/>
          <w:color w:val="000000" w:themeColor="text1"/>
          <w:lang w:val="vi-VN"/>
        </w:rPr>
        <w:t xml:space="preserve"> 2,81%</w:t>
      </w:r>
      <w:r w:rsidR="00FF42A0" w:rsidRPr="00FF42A0">
        <w:rPr>
          <w:color w:val="000000" w:themeColor="text1"/>
          <w:lang w:val="vi-VN"/>
        </w:rPr>
        <w:t>)</w:t>
      </w:r>
      <w:r w:rsidR="00F74D3D">
        <w:rPr>
          <w:rStyle w:val="FootnoteReference"/>
          <w:color w:val="000000" w:themeColor="text1"/>
          <w:lang w:val="vi-VN"/>
        </w:rPr>
        <w:footnoteReference w:id="25"/>
      </w:r>
      <w:r w:rsidR="00FF42A0" w:rsidRPr="00FF42A0">
        <w:rPr>
          <w:color w:val="000000" w:themeColor="text1"/>
          <w:lang w:val="vi-VN"/>
        </w:rPr>
        <w:t>.</w:t>
      </w:r>
    </w:p>
    <w:p w:rsidR="00164543" w:rsidRPr="00F6592F" w:rsidRDefault="00521F35" w:rsidP="0022666E">
      <w:pPr>
        <w:spacing w:after="80" w:line="340" w:lineRule="exact"/>
        <w:ind w:firstLine="720"/>
        <w:jc w:val="both"/>
        <w:rPr>
          <w:spacing w:val="-6"/>
          <w:lang w:val="vi-VN"/>
        </w:rPr>
      </w:pPr>
      <w:r w:rsidRPr="00F6592F">
        <w:rPr>
          <w:spacing w:val="-6"/>
        </w:rPr>
        <w:t xml:space="preserve">- </w:t>
      </w:r>
      <w:r w:rsidR="00A759D8" w:rsidRPr="00F6592F">
        <w:rPr>
          <w:spacing w:val="-6"/>
          <w:lang w:val="vi-VN"/>
        </w:rPr>
        <w:t>Kết quả</w:t>
      </w:r>
      <w:r w:rsidRPr="00F6592F">
        <w:rPr>
          <w:spacing w:val="-6"/>
        </w:rPr>
        <w:t xml:space="preserve"> số hóa hồ sơ, kết quả giải quyết TTHC, nhất là việc </w:t>
      </w:r>
      <w:r w:rsidR="00EE238C" w:rsidRPr="00F6592F">
        <w:rPr>
          <w:spacing w:val="-6"/>
        </w:rPr>
        <w:t xml:space="preserve">tái sử dụng lại thông tin, dữ liệu số hóa phục vụ giải quyết </w:t>
      </w:r>
      <w:r w:rsidR="006D56F7" w:rsidRPr="00F6592F">
        <w:rPr>
          <w:spacing w:val="-6"/>
          <w:lang w:val="vi-VN"/>
        </w:rPr>
        <w:t>TTHC</w:t>
      </w:r>
      <w:r w:rsidR="00EE238C" w:rsidRPr="00F6592F">
        <w:rPr>
          <w:spacing w:val="-6"/>
        </w:rPr>
        <w:t xml:space="preserve"> theo nguyên tắc người dân, doanh nghiệp chỉ cung cấp thông tin một lần còn rất hạn chế</w:t>
      </w:r>
      <w:r w:rsidR="00164543" w:rsidRPr="00F6592F">
        <w:rPr>
          <w:rStyle w:val="FootnoteReference"/>
          <w:spacing w:val="-6"/>
        </w:rPr>
        <w:footnoteReference w:id="26"/>
      </w:r>
      <w:r w:rsidR="006D56F7" w:rsidRPr="00F6592F">
        <w:rPr>
          <w:spacing w:val="-6"/>
          <w:lang w:val="vi-VN"/>
        </w:rPr>
        <w:t xml:space="preserve">; </w:t>
      </w:r>
      <w:r w:rsidR="00A759D8" w:rsidRPr="00F6592F">
        <w:rPr>
          <w:spacing w:val="-6"/>
        </w:rPr>
        <w:t xml:space="preserve">chất lượng cung cấp DVCTT </w:t>
      </w:r>
      <w:r w:rsidR="00A759D8" w:rsidRPr="00F6592F">
        <w:rPr>
          <w:spacing w:val="-6"/>
        </w:rPr>
        <w:lastRenderedPageBreak/>
        <w:t>còn thấp; nhiều bộ, ngành, địa phương chưa quan tâm tái cấu trúc quy trình theo hướng lấy người dùng làm trung tâm</w:t>
      </w:r>
      <w:r w:rsidR="00A759D8" w:rsidRPr="00F6592F">
        <w:rPr>
          <w:spacing w:val="-6"/>
          <w:lang w:val="vi-VN"/>
        </w:rPr>
        <w:t xml:space="preserve">; </w:t>
      </w:r>
      <w:r w:rsidR="006D56F7" w:rsidRPr="00F6592F">
        <w:rPr>
          <w:spacing w:val="-6"/>
          <w:lang w:val="vi-VN"/>
        </w:rPr>
        <w:t xml:space="preserve">một số Hệ thống thông tin chuyên ngành </w:t>
      </w:r>
      <w:r w:rsidR="006D56F7" w:rsidRPr="00F6592F">
        <w:rPr>
          <w:bCs/>
          <w:iCs/>
          <w:spacing w:val="-6"/>
        </w:rPr>
        <w:t xml:space="preserve">chưa hoàn thành kết nối, </w:t>
      </w:r>
      <w:r w:rsidR="006D56F7" w:rsidRPr="00F6592F">
        <w:rPr>
          <w:spacing w:val="-6"/>
        </w:rPr>
        <w:t xml:space="preserve">đồng bộ thông tin với Hệ thống thông tin giải quyết </w:t>
      </w:r>
      <w:r w:rsidR="006D56F7" w:rsidRPr="00F6592F">
        <w:rPr>
          <w:spacing w:val="-6"/>
          <w:lang w:val="vi-VN"/>
        </w:rPr>
        <w:t>TTHC</w:t>
      </w:r>
      <w:r w:rsidR="006D56F7" w:rsidRPr="00F6592F">
        <w:rPr>
          <w:spacing w:val="-6"/>
        </w:rPr>
        <w:t xml:space="preserve"> cấp tỉnh</w:t>
      </w:r>
      <w:r w:rsidR="006D56F7" w:rsidRPr="00F6592F">
        <w:rPr>
          <w:spacing w:val="-6"/>
          <w:lang w:val="vi-VN"/>
        </w:rPr>
        <w:t>.</w:t>
      </w:r>
    </w:p>
    <w:p w:rsidR="00F90315" w:rsidRPr="00A759D8" w:rsidRDefault="003310A7" w:rsidP="0022666E">
      <w:pPr>
        <w:pStyle w:val="BodyTextIndent"/>
        <w:tabs>
          <w:tab w:val="left" w:pos="840"/>
        </w:tabs>
        <w:spacing w:after="80" w:line="340" w:lineRule="exact"/>
        <w:ind w:left="0" w:firstLine="709"/>
        <w:jc w:val="both"/>
        <w:rPr>
          <w:color w:val="000000" w:themeColor="text1"/>
          <w:lang w:val="vi-VN"/>
        </w:rPr>
      </w:pPr>
      <w:r w:rsidRPr="003A676B">
        <w:rPr>
          <w:color w:val="000000" w:themeColor="text1"/>
        </w:rPr>
        <w:t xml:space="preserve">Nguyên nhân chủ yếu của tồn tại, hạn chế nêu trên là do </w:t>
      </w:r>
      <w:r w:rsidR="00F90315" w:rsidRPr="003A676B">
        <w:rPr>
          <w:color w:val="000000" w:themeColor="text1"/>
        </w:rPr>
        <w:t>công tác chỉ đạo điều hành của lãnh đạo một số bộ, ngành, địa phương vẫn chưa thực sự quyết liệt, thường xuyên, liên tục</w:t>
      </w:r>
      <w:r w:rsidRPr="003A676B">
        <w:rPr>
          <w:color w:val="000000" w:themeColor="text1"/>
        </w:rPr>
        <w:t xml:space="preserve">; </w:t>
      </w:r>
      <w:r w:rsidR="006629EF" w:rsidRPr="003A676B">
        <w:rPr>
          <w:color w:val="000000" w:themeColor="text1"/>
        </w:rPr>
        <w:t>công tác phối hợp giữa các cơ quan, đơn vị còn thiếu chủ động, chưa chặt chẽ, kịp thời, hiệu quả;</w:t>
      </w:r>
      <w:r w:rsidR="00664A6F" w:rsidRPr="003A676B">
        <w:rPr>
          <w:color w:val="000000" w:themeColor="text1"/>
        </w:rPr>
        <w:t xml:space="preserve"> </w:t>
      </w:r>
      <w:r w:rsidR="00664A6F" w:rsidRPr="003A676B">
        <w:rPr>
          <w:szCs w:val="28"/>
        </w:rPr>
        <w:t>còn tình trạng níu kéo, lợi ích cục bộ của ngành, lĩnh vực;</w:t>
      </w:r>
      <w:r w:rsidR="00664A6F" w:rsidRPr="003A676B">
        <w:rPr>
          <w:color w:val="000000" w:themeColor="text1"/>
        </w:rPr>
        <w:t xml:space="preserve"> t</w:t>
      </w:r>
      <w:r w:rsidR="00F90315" w:rsidRPr="003A676B">
        <w:rPr>
          <w:color w:val="000000" w:themeColor="text1"/>
        </w:rPr>
        <w:t xml:space="preserve">rách nhiệm thực thi công vụ của một bộ phận cán bộ, công chức chưa cao, </w:t>
      </w:r>
      <w:r w:rsidR="006629EF" w:rsidRPr="003A676B">
        <w:rPr>
          <w:color w:val="000000" w:themeColor="text1"/>
        </w:rPr>
        <w:t xml:space="preserve">sợ trách nhiệm, đùn đẩy trách nhiệm, gây phiền hà, sách nhiễu trong giải quyết </w:t>
      </w:r>
      <w:r w:rsidR="00805A96">
        <w:rPr>
          <w:color w:val="000000" w:themeColor="text1"/>
        </w:rPr>
        <w:t>TTHC</w:t>
      </w:r>
      <w:r w:rsidR="006629EF" w:rsidRPr="003A676B">
        <w:rPr>
          <w:color w:val="000000" w:themeColor="text1"/>
        </w:rPr>
        <w:t xml:space="preserve"> cho người dân, doanh nghiệp</w:t>
      </w:r>
      <w:r w:rsidR="00664A6F" w:rsidRPr="003A676B">
        <w:rPr>
          <w:color w:val="000000" w:themeColor="text1"/>
        </w:rPr>
        <w:t>;</w:t>
      </w:r>
      <w:r w:rsidR="00534965">
        <w:rPr>
          <w:color w:val="000000" w:themeColor="text1"/>
        </w:rPr>
        <w:t xml:space="preserve"> quy định về TTHC trong nhiều lĩnh vực chưa bảo đảm tính hợp lý, sự cần thiết, nhất là để thực hiện giải quyết đồng bộ, thuận lợi trên môi trường điện tử</w:t>
      </w:r>
      <w:r w:rsidR="00A759D8">
        <w:rPr>
          <w:color w:val="000000" w:themeColor="text1"/>
          <w:lang w:val="vi-VN"/>
        </w:rPr>
        <w:t>;…</w:t>
      </w:r>
    </w:p>
    <w:p w:rsidR="00D80553" w:rsidRPr="00521F35" w:rsidRDefault="00D80553" w:rsidP="0022666E">
      <w:pPr>
        <w:spacing w:after="80" w:line="340" w:lineRule="exact"/>
        <w:ind w:firstLine="709"/>
        <w:jc w:val="both"/>
        <w:rPr>
          <w:rStyle w:val="dieuCharChar"/>
          <w:color w:val="000000" w:themeColor="text1"/>
          <w:szCs w:val="26"/>
        </w:rPr>
      </w:pPr>
      <w:r w:rsidRPr="00521F35">
        <w:rPr>
          <w:rStyle w:val="dieuCharChar"/>
          <w:color w:val="000000" w:themeColor="text1"/>
          <w:szCs w:val="26"/>
        </w:rPr>
        <w:t>III. NHIỆM VỤ</w:t>
      </w:r>
      <w:r w:rsidR="00C26F34" w:rsidRPr="00521F35">
        <w:rPr>
          <w:rStyle w:val="dieuCharChar"/>
          <w:color w:val="000000" w:themeColor="text1"/>
          <w:szCs w:val="26"/>
        </w:rPr>
        <w:t>, GIẢI PHÁP</w:t>
      </w:r>
      <w:r w:rsidRPr="00521F35">
        <w:rPr>
          <w:rStyle w:val="dieuCharChar"/>
          <w:color w:val="000000" w:themeColor="text1"/>
          <w:szCs w:val="26"/>
        </w:rPr>
        <w:t xml:space="preserve"> TRỌNG TÂM </w:t>
      </w:r>
      <w:r w:rsidR="000163CD" w:rsidRPr="00521F35">
        <w:rPr>
          <w:rStyle w:val="dieuCharChar"/>
          <w:color w:val="000000" w:themeColor="text1"/>
          <w:szCs w:val="26"/>
        </w:rPr>
        <w:t xml:space="preserve">QUÝ </w:t>
      </w:r>
      <w:r w:rsidR="004B49F4" w:rsidRPr="00521F35">
        <w:rPr>
          <w:rStyle w:val="dieuCharChar"/>
          <w:color w:val="000000" w:themeColor="text1"/>
          <w:szCs w:val="26"/>
        </w:rPr>
        <w:t>I</w:t>
      </w:r>
      <w:r w:rsidR="00521F35" w:rsidRPr="00521F35">
        <w:rPr>
          <w:rStyle w:val="dieuCharChar"/>
          <w:color w:val="000000" w:themeColor="text1"/>
          <w:szCs w:val="26"/>
          <w:lang w:val="vi-VN"/>
        </w:rPr>
        <w:t>V</w:t>
      </w:r>
      <w:r w:rsidR="000163CD" w:rsidRPr="00521F35">
        <w:rPr>
          <w:rStyle w:val="dieuCharChar"/>
          <w:color w:val="000000" w:themeColor="text1"/>
          <w:szCs w:val="26"/>
        </w:rPr>
        <w:t xml:space="preserve"> </w:t>
      </w:r>
      <w:r w:rsidRPr="00521F35">
        <w:rPr>
          <w:rStyle w:val="dieuCharChar"/>
          <w:color w:val="000000" w:themeColor="text1"/>
          <w:szCs w:val="26"/>
        </w:rPr>
        <w:t>NĂM 2023</w:t>
      </w:r>
    </w:p>
    <w:p w:rsidR="00304B8E" w:rsidRPr="005E3AC9" w:rsidRDefault="00304B8E" w:rsidP="0022666E">
      <w:pPr>
        <w:shd w:val="clear" w:color="auto" w:fill="FFFFFF"/>
        <w:spacing w:after="80" w:line="340" w:lineRule="exact"/>
        <w:ind w:firstLine="709"/>
        <w:jc w:val="both"/>
      </w:pPr>
      <w:r w:rsidRPr="00F93292">
        <w:rPr>
          <w:b/>
        </w:rPr>
        <w:t>1.</w:t>
      </w:r>
      <w:r w:rsidRPr="005E3AC9">
        <w:t xml:space="preserve"> Tiếp tục thực hiện nghiêm việc kiểm soát các quy định về TTHC, yêu cầu, điều kiện kinh doanh, tiêu chuẩn, quy chuẩn kỹ thuật, chế độ báo cáo, danh mục hàng hóa kiểm tra chuyên ngành; lấy ý kiến các cơ quan, đơn vị kiểm soát TTHC trong quá trình đánh giá tác động TTHC, quy định liên quan đến hoạt động kinh doanh tại dự thảo VBQPPL; đồng thời, tiếp thu, giải trình đầy đủ ý kiến góp ý của cơ quan, đơn vị kiểm soát TTHC và ý kiến thẩm định của Bộ Tư pháp, tổ chức pháp chế thuộc bộ, ngành và Sở Tư pháp thuộc Ủy ban nhân dân các tỉnh, thành phố trực thuộc Trung ương.</w:t>
      </w:r>
      <w:r w:rsidRPr="005E3AC9">
        <w:rPr>
          <w:bCs/>
          <w:noProof/>
        </w:rPr>
        <w:t xml:space="preserve"> </w:t>
      </w:r>
    </w:p>
    <w:p w:rsidR="00304B8E" w:rsidRPr="00F93292" w:rsidRDefault="00304B8E" w:rsidP="0022666E">
      <w:pPr>
        <w:shd w:val="clear" w:color="auto" w:fill="FFFFFF"/>
        <w:spacing w:after="80" w:line="340" w:lineRule="exact"/>
        <w:ind w:firstLine="709"/>
        <w:jc w:val="both"/>
        <w:rPr>
          <w:color w:val="000000" w:themeColor="text1"/>
        </w:rPr>
      </w:pPr>
      <w:r w:rsidRPr="00F93292">
        <w:rPr>
          <w:b/>
          <w:bCs/>
          <w:noProof/>
          <w:color w:val="000000" w:themeColor="text1"/>
        </w:rPr>
        <w:t>2.</w:t>
      </w:r>
      <w:r w:rsidRPr="00F93292">
        <w:rPr>
          <w:bCs/>
          <w:noProof/>
          <w:color w:val="000000" w:themeColor="text1"/>
        </w:rPr>
        <w:t xml:space="preserve"> </w:t>
      </w:r>
      <w:r w:rsidRPr="00F93292">
        <w:rPr>
          <w:color w:val="000000" w:themeColor="text1"/>
        </w:rPr>
        <w:t xml:space="preserve">Kịp thời </w:t>
      </w:r>
      <w:r w:rsidRPr="00F93292">
        <w:rPr>
          <w:bCs/>
          <w:noProof/>
          <w:color w:val="000000" w:themeColor="text1"/>
        </w:rPr>
        <w:t>c</w:t>
      </w:r>
      <w:r w:rsidRPr="00F93292">
        <w:rPr>
          <w:color w:val="000000" w:themeColor="text1"/>
        </w:rPr>
        <w:t xml:space="preserve">ông bố, công khai đầy đủ, chính xác thông tin về TTHC trên Cơ sở dữ liệu quốc gia về TTHC; </w:t>
      </w:r>
      <w:r w:rsidR="00F93292" w:rsidRPr="00F93292">
        <w:rPr>
          <w:color w:val="000000" w:themeColor="text1"/>
        </w:rPr>
        <w:t xml:space="preserve">tiếp tục </w:t>
      </w:r>
      <w:r w:rsidRPr="00F93292">
        <w:rPr>
          <w:color w:val="000000" w:themeColor="text1"/>
        </w:rPr>
        <w:t xml:space="preserve">triển khai </w:t>
      </w:r>
      <w:r w:rsidRPr="00F93292">
        <w:rPr>
          <w:color w:val="000000" w:themeColor="text1"/>
          <w:lang w:val="vi-VN"/>
        </w:rPr>
        <w:t xml:space="preserve">thực hiện </w:t>
      </w:r>
      <w:r w:rsidRPr="00F93292">
        <w:rPr>
          <w:color w:val="000000" w:themeColor="text1"/>
        </w:rPr>
        <w:t xml:space="preserve">có hiệu quả việc đổi mới cơ chế Một cửa, một cửa liên thông trong giải quyết TTHC; </w:t>
      </w:r>
      <w:r w:rsidRPr="00F93292">
        <w:rPr>
          <w:bCs/>
          <w:color w:val="000000" w:themeColor="text1"/>
        </w:rPr>
        <w:t>tập trung nguồn lực đẩy nhanh số hóa hồ sơ, kết quả giải quyết TTHC</w:t>
      </w:r>
      <w:r w:rsidR="00F93292" w:rsidRPr="00F93292">
        <w:rPr>
          <w:bCs/>
          <w:color w:val="000000" w:themeColor="text1"/>
        </w:rPr>
        <w:t xml:space="preserve"> tại bộ phận một của các cấp, nhất là cấp xã.</w:t>
      </w:r>
    </w:p>
    <w:p w:rsidR="00F93292" w:rsidRPr="009F2EDA" w:rsidRDefault="00F93292" w:rsidP="0022666E">
      <w:pPr>
        <w:shd w:val="clear" w:color="auto" w:fill="FFFFFF"/>
        <w:spacing w:after="80" w:line="340" w:lineRule="exact"/>
        <w:ind w:firstLine="709"/>
        <w:jc w:val="both"/>
        <w:rPr>
          <w:lang w:val="vi-VN"/>
        </w:rPr>
      </w:pPr>
      <w:r w:rsidRPr="009F2EDA">
        <w:rPr>
          <w:b/>
        </w:rPr>
        <w:t>3.</w:t>
      </w:r>
      <w:r w:rsidRPr="009F2EDA">
        <w:t xml:space="preserve"> Khẩn trương rà soát, </w:t>
      </w:r>
      <w:r w:rsidRPr="009F2EDA">
        <w:rPr>
          <w:lang w:val="vi-VN"/>
        </w:rPr>
        <w:t>báo cáo</w:t>
      </w:r>
      <w:r w:rsidRPr="009F2EDA">
        <w:t xml:space="preserve"> Thủ tướng Chính phủ phương án tổng thể cắt giảm, đơn giản hóa các nhóm quy định, TTHC trọng tâm, đang là rào cản, gây khó khăn cho người dân, doanh nghiệp;</w:t>
      </w:r>
      <w:r w:rsidRPr="009F2EDA">
        <w:rPr>
          <w:lang w:val="vi-VN"/>
        </w:rPr>
        <w:t xml:space="preserve"> </w:t>
      </w:r>
      <w:r w:rsidRPr="009F2EDA">
        <w:t xml:space="preserve">phương án cắt giảm, đơn giản hóa </w:t>
      </w:r>
      <w:r w:rsidR="009F2EDA" w:rsidRPr="009F2EDA">
        <w:t xml:space="preserve">các </w:t>
      </w:r>
      <w:r w:rsidRPr="009F2EDA">
        <w:t xml:space="preserve">nhóm TTHC nội bộ trọng tâm ưu tiên </w:t>
      </w:r>
      <w:r w:rsidRPr="009F2EDA">
        <w:rPr>
          <w:lang w:val="vi-VN"/>
        </w:rPr>
        <w:t xml:space="preserve">theo </w:t>
      </w:r>
      <w:r w:rsidRPr="009F2EDA">
        <w:rPr>
          <w:color w:val="000000" w:themeColor="text1"/>
        </w:rPr>
        <w:t>Quyết định số 1085/QĐ-TTg</w:t>
      </w:r>
      <w:r w:rsidRPr="009F2EDA">
        <w:rPr>
          <w:color w:val="000000" w:themeColor="text1"/>
          <w:lang w:val="vi-VN"/>
        </w:rPr>
        <w:t>;</w:t>
      </w:r>
      <w:r w:rsidRPr="009F2EDA">
        <w:rPr>
          <w:lang w:val="vi-VN"/>
        </w:rPr>
        <w:t xml:space="preserve"> </w:t>
      </w:r>
      <w:r w:rsidRPr="009F2EDA">
        <w:t>hoàn thành việc thực thi phương án đ</w:t>
      </w:r>
      <w:r w:rsidRPr="009F2EDA">
        <w:rPr>
          <w:bCs/>
          <w:iCs/>
          <w:shd w:val="clear" w:color="auto" w:fill="FFFFFF"/>
        </w:rPr>
        <w:t xml:space="preserve">ơn giản hóa TTHC, giấy tờ công dân liên quan đến quản lý dân cư, </w:t>
      </w:r>
      <w:r w:rsidRPr="009F2EDA">
        <w:t>quy định kinh doanh, phân cấp trong giải quyết TTHC đã được Chính phủ, Thủ tướng Chính phủ phê duyệt.</w:t>
      </w:r>
    </w:p>
    <w:p w:rsidR="00E71812" w:rsidRPr="00F93292" w:rsidRDefault="00E71812" w:rsidP="0022666E">
      <w:pPr>
        <w:spacing w:after="80" w:line="340" w:lineRule="exact"/>
        <w:ind w:firstLine="720"/>
        <w:jc w:val="both"/>
        <w:rPr>
          <w:color w:val="000000" w:themeColor="text1"/>
          <w:spacing w:val="-6"/>
        </w:rPr>
      </w:pPr>
      <w:r>
        <w:rPr>
          <w:b/>
          <w:color w:val="000000" w:themeColor="text1"/>
          <w:lang w:val="vi-VN"/>
        </w:rPr>
        <w:t>4</w:t>
      </w:r>
      <w:r w:rsidRPr="00F93292">
        <w:rPr>
          <w:b/>
          <w:color w:val="000000" w:themeColor="text1"/>
        </w:rPr>
        <w:t>.</w:t>
      </w:r>
      <w:r w:rsidRPr="00F93292">
        <w:rPr>
          <w:color w:val="000000" w:themeColor="text1"/>
        </w:rPr>
        <w:t xml:space="preserve"> Tập trung tái cấu trúc quy trình, cắt giảm, đơn giản hóa </w:t>
      </w:r>
      <w:r w:rsidRPr="00F93292">
        <w:rPr>
          <w:color w:val="000000" w:themeColor="text1"/>
          <w:lang w:val="vi-VN"/>
        </w:rPr>
        <w:t>TTHC</w:t>
      </w:r>
      <w:r w:rsidRPr="00F93292">
        <w:rPr>
          <w:color w:val="000000" w:themeColor="text1"/>
        </w:rPr>
        <w:t xml:space="preserve"> trên cở sở liên thông điện tử và tái sử dụng dữ liệu để xây dựng, cung cấp </w:t>
      </w:r>
      <w:r w:rsidRPr="00F93292">
        <w:rPr>
          <w:color w:val="000000" w:themeColor="text1"/>
          <w:lang w:val="vi-VN"/>
        </w:rPr>
        <w:t>DVCTT</w:t>
      </w:r>
      <w:r w:rsidRPr="00F93292">
        <w:rPr>
          <w:color w:val="000000" w:themeColor="text1"/>
        </w:rPr>
        <w:t>, bảo đảm tuân thủ nguyên tắc lấy người dùng làm trung tâm</w:t>
      </w:r>
      <w:r w:rsidRPr="00F93292">
        <w:rPr>
          <w:color w:val="000000" w:themeColor="text1"/>
          <w:lang w:val="vi-VN"/>
        </w:rPr>
        <w:t xml:space="preserve">; </w:t>
      </w:r>
      <w:r w:rsidRPr="00F93292">
        <w:rPr>
          <w:color w:val="000000" w:themeColor="text1"/>
          <w:spacing w:val="-4"/>
        </w:rPr>
        <w:t xml:space="preserve">đẩy nhanh tiến độ kết nối các cơ sở dữ liệu, hệ thống thông tin, đặc biệt là giữa Cơ sở dữ liệu quốc gia về dân cư, Cổng DVCQG, Hệ thống thông tin giải quyết TTHC cấp bộ, cấp tỉnh. </w:t>
      </w:r>
    </w:p>
    <w:p w:rsidR="00304B8E" w:rsidRPr="000532E6" w:rsidRDefault="00E71812" w:rsidP="0022666E">
      <w:pPr>
        <w:shd w:val="clear" w:color="auto" w:fill="FFFFFF"/>
        <w:spacing w:after="80" w:line="340" w:lineRule="exact"/>
        <w:ind w:firstLine="709"/>
        <w:jc w:val="both"/>
        <w:rPr>
          <w:color w:val="000000"/>
        </w:rPr>
      </w:pPr>
      <w:r>
        <w:rPr>
          <w:b/>
          <w:color w:val="000000" w:themeColor="text1"/>
          <w:lang w:val="vi-VN"/>
        </w:rPr>
        <w:t>5</w:t>
      </w:r>
      <w:r w:rsidR="00710AB7" w:rsidRPr="00F93292">
        <w:rPr>
          <w:b/>
          <w:color w:val="000000" w:themeColor="text1"/>
        </w:rPr>
        <w:t>.</w:t>
      </w:r>
      <w:r w:rsidR="00710AB7" w:rsidRPr="00723D8E">
        <w:rPr>
          <w:color w:val="FF0000"/>
        </w:rPr>
        <w:t xml:space="preserve"> </w:t>
      </w:r>
      <w:r w:rsidR="00304B8E" w:rsidRPr="000532E6">
        <w:rPr>
          <w:color w:val="000000"/>
        </w:rPr>
        <w:t xml:space="preserve">Tăng cường kỷ luật, kỷ cương hành chính trong tiếp nhận giải quyết </w:t>
      </w:r>
      <w:r w:rsidR="00304B8E">
        <w:rPr>
          <w:color w:val="000000"/>
          <w:lang w:val="vi-VN"/>
        </w:rPr>
        <w:t>TTHC</w:t>
      </w:r>
      <w:r w:rsidR="00304B8E" w:rsidRPr="000532E6">
        <w:rPr>
          <w:color w:val="000000"/>
        </w:rPr>
        <w:t>, cung cấp dịch vụ công</w:t>
      </w:r>
      <w:r w:rsidR="00304B8E">
        <w:rPr>
          <w:color w:val="000000"/>
          <w:lang w:val="vi-VN"/>
        </w:rPr>
        <w:t xml:space="preserve">; </w:t>
      </w:r>
      <w:r w:rsidR="00304B8E" w:rsidRPr="000532E6">
        <w:rPr>
          <w:color w:val="000000"/>
        </w:rPr>
        <w:t xml:space="preserve">định kỳ hàng tháng công khai kết quả đánh giá Bộ </w:t>
      </w:r>
      <w:r w:rsidR="00304B8E" w:rsidRPr="000532E6">
        <w:rPr>
          <w:color w:val="000000"/>
        </w:rPr>
        <w:lastRenderedPageBreak/>
        <w:t xml:space="preserve">chỉ số chỉ đạo, điều hành và đánh giá chất lượng phục vụ người dân, doanh nghiệp trong thực hiện </w:t>
      </w:r>
      <w:r w:rsidR="00304B8E">
        <w:rPr>
          <w:color w:val="000000"/>
          <w:lang w:val="vi-VN"/>
        </w:rPr>
        <w:t>TTHC</w:t>
      </w:r>
      <w:r w:rsidR="00304B8E" w:rsidRPr="000532E6">
        <w:rPr>
          <w:color w:val="000000"/>
        </w:rPr>
        <w:t xml:space="preserve">, dịch vụ công theo Quyết định số 766/QĐ-TTg ngày 23 tháng 6 năm 2022 của Thủ tướng Chính phủ. Kiên quyết xử lý nghiêm các cơ quan, đơn vị, cán bộ, công chức, viên chức có hành vi nhũng nhiễu, tiêu cực, làm phát sinh thêm </w:t>
      </w:r>
      <w:r w:rsidR="00304B8E">
        <w:rPr>
          <w:color w:val="000000"/>
          <w:lang w:val="vi-VN"/>
        </w:rPr>
        <w:t>TTHC</w:t>
      </w:r>
      <w:r w:rsidR="00304B8E" w:rsidRPr="000532E6">
        <w:rPr>
          <w:color w:val="000000"/>
        </w:rPr>
        <w:t xml:space="preserve">, hồ sơ, giấy tờ, yêu cầu điều kiện không đúng quy định hoặc nhiều lần để xảy ra tình trạng chậm trễ trong tiếp nhận, giải quyết </w:t>
      </w:r>
      <w:r w:rsidR="00304B8E">
        <w:rPr>
          <w:color w:val="000000"/>
          <w:lang w:val="vi-VN"/>
        </w:rPr>
        <w:t>TTHC</w:t>
      </w:r>
      <w:r w:rsidR="00304B8E" w:rsidRPr="000532E6">
        <w:rPr>
          <w:color w:val="000000"/>
        </w:rPr>
        <w:t>.</w:t>
      </w:r>
    </w:p>
    <w:p w:rsidR="00304B8E" w:rsidRPr="00304B8E" w:rsidRDefault="00F93292" w:rsidP="0022666E">
      <w:pPr>
        <w:shd w:val="clear" w:color="auto" w:fill="FFFFFF"/>
        <w:spacing w:after="80" w:line="340" w:lineRule="exact"/>
        <w:ind w:firstLine="709"/>
        <w:jc w:val="both"/>
        <w:rPr>
          <w:color w:val="000000"/>
          <w:spacing w:val="-4"/>
        </w:rPr>
      </w:pPr>
      <w:r w:rsidRPr="00F93292">
        <w:rPr>
          <w:b/>
          <w:color w:val="000000"/>
          <w:spacing w:val="-4"/>
          <w:lang w:val="vi-VN"/>
        </w:rPr>
        <w:t>6.</w:t>
      </w:r>
      <w:r>
        <w:rPr>
          <w:color w:val="000000"/>
          <w:spacing w:val="-4"/>
          <w:lang w:val="vi-VN"/>
        </w:rPr>
        <w:t xml:space="preserve"> </w:t>
      </w:r>
      <w:r w:rsidR="00304B8E" w:rsidRPr="00304B8E">
        <w:rPr>
          <w:color w:val="000000"/>
          <w:spacing w:val="-4"/>
        </w:rPr>
        <w:t>Thực hiện tốt công tác tiếp nhận, xử lý phản ánh, kiến nghị về quy định hành chính; người đứng đầu thường xuyên tổ chức đối thoại với người dân, doanh nghiệp. Nâng cao chất lượng trả lời phản ánh, kiến nghị, chấm dứt tình trạng không trả lời hoặc trả lời chung chung, không cụ thể, rõ ràng, né tránh, đùn đẩy trách nhiệm.</w:t>
      </w:r>
    </w:p>
    <w:p w:rsidR="007934F5" w:rsidRPr="009F2EDA" w:rsidRDefault="00F93292" w:rsidP="0022666E">
      <w:pPr>
        <w:pStyle w:val="Normal2"/>
        <w:spacing w:before="0" w:after="80" w:line="340" w:lineRule="exact"/>
        <w:ind w:firstLine="709"/>
        <w:jc w:val="both"/>
        <w:rPr>
          <w:rStyle w:val="normalchar1"/>
          <w:rFonts w:ascii="Times New Roman" w:hAnsi="Times New Roman" w:cs="Times New Roman"/>
          <w:color w:val="000000" w:themeColor="text1"/>
          <w:spacing w:val="-4"/>
          <w:sz w:val="28"/>
          <w:szCs w:val="28"/>
        </w:rPr>
      </w:pPr>
      <w:r w:rsidRPr="009F2EDA">
        <w:rPr>
          <w:rStyle w:val="normalchar1"/>
          <w:rFonts w:ascii="Times New Roman" w:hAnsi="Times New Roman" w:cs="Times New Roman"/>
          <w:b/>
          <w:color w:val="000000" w:themeColor="text1"/>
          <w:spacing w:val="-4"/>
          <w:sz w:val="28"/>
          <w:szCs w:val="28"/>
        </w:rPr>
        <w:t>7</w:t>
      </w:r>
      <w:r w:rsidR="009B082A" w:rsidRPr="009F2EDA">
        <w:rPr>
          <w:rStyle w:val="normalchar1"/>
          <w:rFonts w:ascii="Times New Roman" w:hAnsi="Times New Roman" w:cs="Times New Roman"/>
          <w:b/>
          <w:color w:val="000000" w:themeColor="text1"/>
          <w:spacing w:val="-4"/>
          <w:sz w:val="28"/>
          <w:szCs w:val="28"/>
          <w:lang w:val="en-US"/>
        </w:rPr>
        <w:t>.</w:t>
      </w:r>
      <w:r w:rsidR="007934F5" w:rsidRPr="009F2EDA">
        <w:rPr>
          <w:rStyle w:val="normalchar1"/>
          <w:rFonts w:ascii="Times New Roman" w:hAnsi="Times New Roman" w:cs="Times New Roman"/>
          <w:b/>
          <w:color w:val="000000" w:themeColor="text1"/>
          <w:spacing w:val="-4"/>
          <w:sz w:val="28"/>
          <w:szCs w:val="28"/>
          <w:lang w:val="en-US"/>
        </w:rPr>
        <w:t xml:space="preserve"> </w:t>
      </w:r>
      <w:r w:rsidR="009F2EDA" w:rsidRPr="00EE0F43">
        <w:rPr>
          <w:rStyle w:val="normalchar1"/>
          <w:rFonts w:ascii="Times New Roman" w:hAnsi="Times New Roman" w:cs="Times New Roman"/>
          <w:color w:val="000000" w:themeColor="text1"/>
          <w:spacing w:val="-4"/>
          <w:sz w:val="28"/>
          <w:szCs w:val="28"/>
          <w:lang w:val="en-US"/>
        </w:rPr>
        <w:t>T</w:t>
      </w:r>
      <w:r w:rsidR="007934F5" w:rsidRPr="00EE0F43">
        <w:rPr>
          <w:color w:val="000000" w:themeColor="text1"/>
          <w:spacing w:val="-4"/>
          <w:szCs w:val="28"/>
          <w:lang w:val="en-US"/>
        </w:rPr>
        <w:t xml:space="preserve">iếp tục đẩy mạnh công tác thông tin, tuyên truyền, </w:t>
      </w:r>
      <w:r w:rsidR="007934F5" w:rsidRPr="00EE0F43">
        <w:rPr>
          <w:rStyle w:val="normalchar1"/>
          <w:rFonts w:ascii="Times New Roman" w:hAnsi="Times New Roman" w:cs="Times New Roman"/>
          <w:color w:val="000000" w:themeColor="text1"/>
          <w:spacing w:val="-4"/>
          <w:sz w:val="28"/>
          <w:szCs w:val="28"/>
        </w:rPr>
        <w:t xml:space="preserve">phổ biến về công tác </w:t>
      </w:r>
      <w:r w:rsidR="007934F5" w:rsidRPr="00EE0F43">
        <w:rPr>
          <w:color w:val="000000" w:themeColor="text1"/>
          <w:spacing w:val="-4"/>
          <w:szCs w:val="28"/>
          <w:lang w:val="en-US"/>
        </w:rPr>
        <w:t>cải cách</w:t>
      </w:r>
      <w:r w:rsidR="00304B8E" w:rsidRPr="00EE0F43">
        <w:rPr>
          <w:color w:val="000000" w:themeColor="text1"/>
          <w:spacing w:val="-4"/>
          <w:szCs w:val="28"/>
        </w:rPr>
        <w:t>, kiểm soát</w:t>
      </w:r>
      <w:r w:rsidR="007934F5" w:rsidRPr="00EE0F43">
        <w:rPr>
          <w:color w:val="000000" w:themeColor="text1"/>
          <w:spacing w:val="-4"/>
          <w:szCs w:val="28"/>
          <w:lang w:val="en-US"/>
        </w:rPr>
        <w:t xml:space="preserve"> </w:t>
      </w:r>
      <w:r w:rsidR="007934F5" w:rsidRPr="00930AE6">
        <w:rPr>
          <w:color w:val="000000" w:themeColor="text1"/>
          <w:spacing w:val="-4"/>
          <w:szCs w:val="28"/>
          <w:lang w:val="en-US"/>
        </w:rPr>
        <w:t>TTHC</w:t>
      </w:r>
      <w:r w:rsidR="00930AE6">
        <w:rPr>
          <w:color w:val="000000" w:themeColor="text1"/>
          <w:spacing w:val="-4"/>
          <w:szCs w:val="28"/>
          <w:lang w:val="en-US"/>
        </w:rPr>
        <w:t xml:space="preserve"> gắn với</w:t>
      </w:r>
      <w:r w:rsidR="007934F5" w:rsidRPr="00930AE6">
        <w:rPr>
          <w:color w:val="000000" w:themeColor="text1"/>
          <w:spacing w:val="-4"/>
          <w:szCs w:val="28"/>
          <w:shd w:val="clear" w:color="auto" w:fill="F7F7F7"/>
        </w:rPr>
        <w:t xml:space="preserve"> </w:t>
      </w:r>
      <w:r w:rsidR="007934F5" w:rsidRPr="00930AE6">
        <w:rPr>
          <w:color w:val="000000" w:themeColor="text1"/>
          <w:spacing w:val="-4"/>
          <w:szCs w:val="28"/>
        </w:rPr>
        <w:t>chuyển</w:t>
      </w:r>
      <w:r w:rsidR="007934F5" w:rsidRPr="00EE0F43">
        <w:rPr>
          <w:color w:val="000000" w:themeColor="text1"/>
          <w:spacing w:val="-4"/>
          <w:szCs w:val="28"/>
        </w:rPr>
        <w:t xml:space="preserve"> đổi số, phục vụ người dân, doanh nghiệp</w:t>
      </w:r>
      <w:r w:rsidR="007934F5" w:rsidRPr="00EE0F43">
        <w:rPr>
          <w:rStyle w:val="normalchar1"/>
          <w:rFonts w:ascii="Times New Roman" w:hAnsi="Times New Roman" w:cs="Times New Roman"/>
          <w:color w:val="000000" w:themeColor="text1"/>
          <w:spacing w:val="-4"/>
          <w:sz w:val="28"/>
          <w:szCs w:val="28"/>
          <w:lang w:val="en-US"/>
        </w:rPr>
        <w:t>.</w:t>
      </w:r>
    </w:p>
    <w:p w:rsidR="00D80553" w:rsidRPr="003A676B" w:rsidRDefault="00D80553" w:rsidP="0022666E">
      <w:pPr>
        <w:spacing w:after="80" w:line="340" w:lineRule="exact"/>
        <w:ind w:firstLine="709"/>
        <w:jc w:val="both"/>
        <w:rPr>
          <w:rStyle w:val="dieuCharChar"/>
          <w:color w:val="000000" w:themeColor="text1"/>
          <w:szCs w:val="26"/>
        </w:rPr>
      </w:pPr>
      <w:r w:rsidRPr="003A676B">
        <w:rPr>
          <w:rStyle w:val="dieuCharChar"/>
          <w:color w:val="000000" w:themeColor="text1"/>
          <w:szCs w:val="26"/>
        </w:rPr>
        <w:t>IV. ĐỀ XUẤT, KIẾN NGHỊ</w:t>
      </w:r>
    </w:p>
    <w:p w:rsidR="00BD4764" w:rsidRPr="00E47234" w:rsidRDefault="00BD4764" w:rsidP="0022666E">
      <w:pPr>
        <w:spacing w:after="80" w:line="340" w:lineRule="exact"/>
        <w:ind w:firstLine="709"/>
        <w:jc w:val="both"/>
        <w:rPr>
          <w:color w:val="000000" w:themeColor="text1"/>
          <w:spacing w:val="-2"/>
          <w:lang w:val="vi-VN"/>
        </w:rPr>
      </w:pPr>
      <w:bookmarkStart w:id="1" w:name="_heading=h.3znysh7" w:colFirst="0" w:colLast="0"/>
      <w:bookmarkEnd w:id="1"/>
      <w:r w:rsidRPr="00E47234">
        <w:rPr>
          <w:color w:val="000000" w:themeColor="text1"/>
        </w:rPr>
        <w:t xml:space="preserve">Trên cơ sở tổng hợp tình hình, kết quả thực hiện công tác kiểm soát TTHC, triển khai cơ chế MC, MCLT và thực hiện TTHC trên môi trường điện tử trong Quý </w:t>
      </w:r>
      <w:r w:rsidR="00723D8E" w:rsidRPr="00E47234">
        <w:rPr>
          <w:color w:val="000000" w:themeColor="text1"/>
          <w:lang w:val="vi-VN"/>
        </w:rPr>
        <w:t>I</w:t>
      </w:r>
      <w:r w:rsidRPr="00E47234">
        <w:rPr>
          <w:color w:val="000000" w:themeColor="text1"/>
        </w:rPr>
        <w:t>II năm 2023, Văn phòng Chính phủ đề nghị</w:t>
      </w:r>
      <w:r w:rsidR="0032748C" w:rsidRPr="00E47234">
        <w:rPr>
          <w:color w:val="000000" w:themeColor="text1"/>
        </w:rPr>
        <w:t xml:space="preserve"> các </w:t>
      </w:r>
      <w:r w:rsidR="0032748C" w:rsidRPr="00E47234">
        <w:rPr>
          <w:color w:val="000000" w:themeColor="text1"/>
          <w:lang w:val="vi-VN"/>
        </w:rPr>
        <w:t xml:space="preserve">đồng chí </w:t>
      </w:r>
      <w:r w:rsidR="0032748C" w:rsidRPr="00E47234">
        <w:t xml:space="preserve">Bộ trưởng, </w:t>
      </w:r>
      <w:r w:rsidR="00E47234">
        <w:t xml:space="preserve">          </w:t>
      </w:r>
      <w:r w:rsidR="0032748C" w:rsidRPr="00E47234">
        <w:t xml:space="preserve">Thủ trưởng cơ quan ngang Bộ, cơ quan thuộc Chính phủ, Chủ tịch Ủy ban nhân dân cấp tỉnh, thành phố trực thuộc trung ương tập trung chỉ đạo và tổ chức </w:t>
      </w:r>
      <w:r w:rsidR="0032748C" w:rsidRPr="00E47234">
        <w:rPr>
          <w:color w:val="000000" w:themeColor="text1"/>
        </w:rPr>
        <w:t xml:space="preserve">triển khai </w:t>
      </w:r>
      <w:r w:rsidR="0032748C" w:rsidRPr="00E47234">
        <w:rPr>
          <w:color w:val="000000" w:themeColor="text1"/>
          <w:lang w:val="vi-VN"/>
        </w:rPr>
        <w:t xml:space="preserve">các </w:t>
      </w:r>
      <w:r w:rsidR="0032748C" w:rsidRPr="00E47234">
        <w:rPr>
          <w:color w:val="000000" w:themeColor="text1"/>
        </w:rPr>
        <w:t>nhiệm vụ</w:t>
      </w:r>
      <w:r w:rsidR="0032748C" w:rsidRPr="00E47234">
        <w:rPr>
          <w:color w:val="000000" w:themeColor="text1"/>
          <w:lang w:val="vi-VN"/>
        </w:rPr>
        <w:t xml:space="preserve">, giải pháp </w:t>
      </w:r>
      <w:r w:rsidR="0032748C" w:rsidRPr="00E47234">
        <w:rPr>
          <w:color w:val="000000" w:themeColor="text1"/>
        </w:rPr>
        <w:t>trọng tâm Quý I</w:t>
      </w:r>
      <w:r w:rsidR="0032748C" w:rsidRPr="00E47234">
        <w:rPr>
          <w:color w:val="000000" w:themeColor="text1"/>
          <w:lang w:val="vi-VN"/>
        </w:rPr>
        <w:t>V</w:t>
      </w:r>
      <w:r w:rsidR="0032748C" w:rsidRPr="00E47234">
        <w:rPr>
          <w:color w:val="000000" w:themeColor="text1"/>
        </w:rPr>
        <w:t xml:space="preserve">/2023 nêu tại Mục III của Báo cáo; </w:t>
      </w:r>
      <w:r w:rsidR="00E47234">
        <w:rPr>
          <w:color w:val="000000" w:themeColor="text1"/>
        </w:rPr>
        <w:t xml:space="preserve">     </w:t>
      </w:r>
      <w:r w:rsidR="00E47234" w:rsidRPr="00E47234">
        <w:rPr>
          <w:color w:val="000000" w:themeColor="text1"/>
          <w:spacing w:val="-2"/>
        </w:rPr>
        <w:t xml:space="preserve">đồng thời, </w:t>
      </w:r>
      <w:r w:rsidR="0032748C" w:rsidRPr="00E47234">
        <w:rPr>
          <w:color w:val="000000" w:themeColor="text1"/>
          <w:spacing w:val="-2"/>
          <w:lang w:val="vi-VN"/>
        </w:rPr>
        <w:t xml:space="preserve">chỉ đạo các cơ quan </w:t>
      </w:r>
      <w:r w:rsidR="0032748C" w:rsidRPr="00E47234">
        <w:rPr>
          <w:color w:val="000000" w:themeColor="text1"/>
          <w:spacing w:val="-2"/>
        </w:rPr>
        <w:t>xem xét, trả lời các đề xuất, kiến nghị theo thẩm quyền nêu tại Phụ lục X</w:t>
      </w:r>
      <w:r w:rsidR="0032748C" w:rsidRPr="00E47234">
        <w:rPr>
          <w:color w:val="000000" w:themeColor="text1"/>
          <w:spacing w:val="-2"/>
          <w:lang w:val="vi-VN"/>
        </w:rPr>
        <w:t>II</w:t>
      </w:r>
      <w:r w:rsidR="0032748C" w:rsidRPr="00E47234">
        <w:rPr>
          <w:color w:val="000000" w:themeColor="text1"/>
          <w:spacing w:val="-2"/>
        </w:rPr>
        <w:t xml:space="preserve"> kèm theo Báo cáo, gửi kết quả về Văn phòng Chính phủ để tổng hợp, báo cáo.</w:t>
      </w:r>
    </w:p>
    <w:p w:rsidR="00D80553" w:rsidRPr="00723D8E" w:rsidRDefault="00D80553" w:rsidP="0022666E">
      <w:pPr>
        <w:spacing w:after="80" w:line="340" w:lineRule="exact"/>
        <w:ind w:firstLine="709"/>
        <w:jc w:val="both"/>
        <w:rPr>
          <w:color w:val="000000" w:themeColor="text1"/>
        </w:rPr>
      </w:pPr>
      <w:r w:rsidRPr="00723D8E">
        <w:rPr>
          <w:color w:val="000000" w:themeColor="text1"/>
          <w:spacing w:val="-2"/>
        </w:rPr>
        <w:t xml:space="preserve">Trên đây là </w:t>
      </w:r>
      <w:r w:rsidR="001D42E7" w:rsidRPr="00723D8E">
        <w:rPr>
          <w:color w:val="000000" w:themeColor="text1"/>
          <w:spacing w:val="-2"/>
        </w:rPr>
        <w:t>B</w:t>
      </w:r>
      <w:r w:rsidRPr="00723D8E">
        <w:rPr>
          <w:color w:val="000000" w:themeColor="text1"/>
          <w:spacing w:val="-2"/>
        </w:rPr>
        <w:t xml:space="preserve">áo cáo </w:t>
      </w:r>
      <w:r w:rsidR="00100FE6" w:rsidRPr="00723D8E">
        <w:rPr>
          <w:color w:val="000000" w:themeColor="text1"/>
          <w:spacing w:val="-2"/>
        </w:rPr>
        <w:t xml:space="preserve">tình hình thực hiện công tác kiểm soát TTHC, triển khai </w:t>
      </w:r>
      <w:r w:rsidR="0001062C" w:rsidRPr="00723D8E">
        <w:rPr>
          <w:color w:val="000000" w:themeColor="text1"/>
          <w:spacing w:val="-2"/>
        </w:rPr>
        <w:t>cơ chế MC, MCLT</w:t>
      </w:r>
      <w:r w:rsidR="00100FE6" w:rsidRPr="00723D8E">
        <w:rPr>
          <w:color w:val="000000" w:themeColor="text1"/>
          <w:spacing w:val="-2"/>
        </w:rPr>
        <w:t xml:space="preserve"> và thực hiện TTHC trên môi trường điện tử tại các </w:t>
      </w:r>
      <w:r w:rsidR="0093083A" w:rsidRPr="00723D8E">
        <w:rPr>
          <w:color w:val="000000" w:themeColor="text1"/>
          <w:spacing w:val="-2"/>
        </w:rPr>
        <w:t>b</w:t>
      </w:r>
      <w:r w:rsidR="00100FE6" w:rsidRPr="00723D8E">
        <w:rPr>
          <w:color w:val="000000" w:themeColor="text1"/>
          <w:spacing w:val="-2"/>
        </w:rPr>
        <w:t xml:space="preserve">ộ, ngành, địa phương trong </w:t>
      </w:r>
      <w:r w:rsidR="00493782" w:rsidRPr="00723D8E">
        <w:rPr>
          <w:color w:val="000000" w:themeColor="text1"/>
          <w:spacing w:val="-2"/>
        </w:rPr>
        <w:t xml:space="preserve">Quý </w:t>
      </w:r>
      <w:r w:rsidR="00723D8E" w:rsidRPr="00723D8E">
        <w:rPr>
          <w:color w:val="000000" w:themeColor="text1"/>
          <w:spacing w:val="-2"/>
          <w:lang w:val="vi-VN"/>
        </w:rPr>
        <w:t>I</w:t>
      </w:r>
      <w:r w:rsidR="00937950" w:rsidRPr="00723D8E">
        <w:rPr>
          <w:color w:val="000000" w:themeColor="text1"/>
          <w:spacing w:val="-2"/>
        </w:rPr>
        <w:t>I</w:t>
      </w:r>
      <w:r w:rsidR="00493782" w:rsidRPr="00723D8E">
        <w:rPr>
          <w:color w:val="000000" w:themeColor="text1"/>
          <w:spacing w:val="-2"/>
        </w:rPr>
        <w:t xml:space="preserve">I </w:t>
      </w:r>
      <w:r w:rsidR="00100FE6" w:rsidRPr="00723D8E">
        <w:rPr>
          <w:color w:val="000000" w:themeColor="text1"/>
          <w:spacing w:val="-2"/>
        </w:rPr>
        <w:t>và nhiệm vụ</w:t>
      </w:r>
      <w:r w:rsidR="009B082A" w:rsidRPr="00723D8E">
        <w:rPr>
          <w:color w:val="000000" w:themeColor="text1"/>
          <w:spacing w:val="-2"/>
        </w:rPr>
        <w:t>, giải pháp</w:t>
      </w:r>
      <w:r w:rsidR="00100FE6" w:rsidRPr="00723D8E">
        <w:rPr>
          <w:color w:val="000000" w:themeColor="text1"/>
          <w:spacing w:val="-2"/>
        </w:rPr>
        <w:t xml:space="preserve"> trọng tâm </w:t>
      </w:r>
      <w:r w:rsidR="00493782" w:rsidRPr="00723D8E">
        <w:rPr>
          <w:color w:val="000000" w:themeColor="text1"/>
          <w:spacing w:val="-2"/>
        </w:rPr>
        <w:t xml:space="preserve">Quý </w:t>
      </w:r>
      <w:r w:rsidR="00937950" w:rsidRPr="00723D8E">
        <w:rPr>
          <w:color w:val="000000" w:themeColor="text1"/>
          <w:spacing w:val="-2"/>
        </w:rPr>
        <w:t>I</w:t>
      </w:r>
      <w:r w:rsidR="00723D8E" w:rsidRPr="00723D8E">
        <w:rPr>
          <w:color w:val="000000" w:themeColor="text1"/>
          <w:spacing w:val="-2"/>
          <w:lang w:val="vi-VN"/>
        </w:rPr>
        <w:t>V</w:t>
      </w:r>
      <w:r w:rsidR="0093083A" w:rsidRPr="00723D8E">
        <w:rPr>
          <w:color w:val="000000" w:themeColor="text1"/>
          <w:spacing w:val="-2"/>
        </w:rPr>
        <w:t xml:space="preserve"> năm </w:t>
      </w:r>
      <w:r w:rsidR="00100FE6" w:rsidRPr="00723D8E">
        <w:rPr>
          <w:color w:val="000000" w:themeColor="text1"/>
          <w:spacing w:val="-2"/>
        </w:rPr>
        <w:t>2023,</w:t>
      </w:r>
      <w:r w:rsidR="003968F1" w:rsidRPr="00723D8E">
        <w:rPr>
          <w:color w:val="000000" w:themeColor="text1"/>
          <w:spacing w:val="-2"/>
        </w:rPr>
        <w:t xml:space="preserve"> </w:t>
      </w:r>
      <w:r w:rsidR="00723D8E">
        <w:rPr>
          <w:color w:val="000000" w:themeColor="text1"/>
          <w:spacing w:val="-2"/>
          <w:lang w:val="vi-VN"/>
        </w:rPr>
        <w:t xml:space="preserve">   </w:t>
      </w:r>
      <w:r w:rsidR="0093083A" w:rsidRPr="00723D8E">
        <w:rPr>
          <w:color w:val="000000" w:themeColor="text1"/>
        </w:rPr>
        <w:t xml:space="preserve">Văn phòng Chính phủ </w:t>
      </w:r>
      <w:r w:rsidRPr="00723D8E">
        <w:rPr>
          <w:color w:val="000000" w:themeColor="text1"/>
        </w:rPr>
        <w:t>xin báo cáo Thủ tướng Chính phủ</w:t>
      </w:r>
      <w:r w:rsidR="0093083A" w:rsidRPr="00723D8E">
        <w:rPr>
          <w:color w:val="000000" w:themeColor="text1"/>
        </w:rPr>
        <w:t xml:space="preserve"> xem xét, chỉ đạo</w:t>
      </w:r>
      <w:r w:rsidRPr="00723D8E">
        <w:rPr>
          <w:color w:val="000000" w:themeColor="text1"/>
        </w:rPr>
        <w:t>./.</w:t>
      </w:r>
    </w:p>
    <w:p w:rsidR="00D80553" w:rsidRPr="00516CC8" w:rsidRDefault="00D80553" w:rsidP="0078322D">
      <w:pPr>
        <w:spacing w:line="340" w:lineRule="exact"/>
        <w:ind w:firstLine="709"/>
        <w:jc w:val="both"/>
        <w:rPr>
          <w:color w:val="000000" w:themeColor="text1"/>
        </w:rPr>
      </w:pPr>
    </w:p>
    <w:tbl>
      <w:tblPr>
        <w:tblW w:w="9358" w:type="dxa"/>
        <w:tblInd w:w="-284" w:type="dxa"/>
        <w:tblLayout w:type="fixed"/>
        <w:tblLook w:val="0000" w:firstRow="0" w:lastRow="0" w:firstColumn="0" w:lastColumn="0" w:noHBand="0" w:noVBand="0"/>
      </w:tblPr>
      <w:tblGrid>
        <w:gridCol w:w="4928"/>
        <w:gridCol w:w="4430"/>
      </w:tblGrid>
      <w:tr w:rsidR="008D14DD" w:rsidRPr="003A676B" w:rsidTr="008E7060">
        <w:trPr>
          <w:trHeight w:val="1402"/>
        </w:trPr>
        <w:tc>
          <w:tcPr>
            <w:tcW w:w="4928" w:type="dxa"/>
          </w:tcPr>
          <w:p w:rsidR="00DE6BDB" w:rsidRPr="00421135" w:rsidRDefault="00DE6BDB" w:rsidP="008E7060">
            <w:pPr>
              <w:widowControl w:val="0"/>
              <w:mirrorIndents/>
              <w:jc w:val="both"/>
              <w:rPr>
                <w:color w:val="000000" w:themeColor="text1"/>
                <w:sz w:val="24"/>
                <w:szCs w:val="24"/>
              </w:rPr>
            </w:pPr>
            <w:r w:rsidRPr="00421135">
              <w:rPr>
                <w:b/>
                <w:i/>
                <w:color w:val="000000" w:themeColor="text1"/>
                <w:sz w:val="24"/>
                <w:szCs w:val="24"/>
              </w:rPr>
              <w:t>Nơi nhận</w:t>
            </w:r>
            <w:r w:rsidRPr="00421135">
              <w:rPr>
                <w:color w:val="000000" w:themeColor="text1"/>
                <w:sz w:val="24"/>
                <w:szCs w:val="24"/>
              </w:rPr>
              <w:t>:</w:t>
            </w:r>
          </w:p>
          <w:p w:rsidR="00195EEA" w:rsidRPr="003A676B" w:rsidRDefault="00195EEA" w:rsidP="00195EEA">
            <w:pPr>
              <w:contextualSpacing/>
              <w:jc w:val="both"/>
              <w:rPr>
                <w:color w:val="000000" w:themeColor="text1"/>
                <w:sz w:val="22"/>
              </w:rPr>
            </w:pPr>
            <w:r w:rsidRPr="003A676B">
              <w:rPr>
                <w:color w:val="000000" w:themeColor="text1"/>
                <w:sz w:val="22"/>
              </w:rPr>
              <w:t>- Như trên;</w:t>
            </w:r>
          </w:p>
          <w:p w:rsidR="008546B6" w:rsidRPr="003A676B" w:rsidRDefault="008546B6" w:rsidP="00195EEA">
            <w:pPr>
              <w:contextualSpacing/>
              <w:jc w:val="both"/>
              <w:rPr>
                <w:color w:val="000000" w:themeColor="text1"/>
                <w:sz w:val="22"/>
              </w:rPr>
            </w:pPr>
            <w:r w:rsidRPr="003A676B">
              <w:rPr>
                <w:color w:val="000000" w:themeColor="text1"/>
                <w:sz w:val="22"/>
              </w:rPr>
              <w:t>- UBPL của Quốc hội;</w:t>
            </w:r>
          </w:p>
          <w:p w:rsidR="00195EEA" w:rsidRDefault="00195EEA" w:rsidP="00195EEA">
            <w:pPr>
              <w:contextualSpacing/>
              <w:jc w:val="both"/>
              <w:rPr>
                <w:color w:val="000000" w:themeColor="text1"/>
                <w:sz w:val="22"/>
              </w:rPr>
            </w:pPr>
            <w:r w:rsidRPr="003A676B">
              <w:rPr>
                <w:color w:val="000000" w:themeColor="text1"/>
                <w:sz w:val="22"/>
              </w:rPr>
              <w:t>- VPQH</w:t>
            </w:r>
            <w:r w:rsidR="007B3AEF" w:rsidRPr="003A676B">
              <w:rPr>
                <w:color w:val="000000" w:themeColor="text1"/>
                <w:sz w:val="22"/>
              </w:rPr>
              <w:t>: Vụ Pháp luật</w:t>
            </w:r>
            <w:r w:rsidRPr="003A676B">
              <w:rPr>
                <w:color w:val="000000" w:themeColor="text1"/>
                <w:sz w:val="22"/>
              </w:rPr>
              <w:t>;</w:t>
            </w:r>
          </w:p>
          <w:p w:rsidR="00421135" w:rsidRPr="00421135" w:rsidRDefault="00421135" w:rsidP="00195EEA">
            <w:pPr>
              <w:contextualSpacing/>
              <w:jc w:val="both"/>
              <w:rPr>
                <w:color w:val="000000" w:themeColor="text1"/>
                <w:sz w:val="22"/>
              </w:rPr>
            </w:pPr>
            <w:r>
              <w:rPr>
                <w:color w:val="000000" w:themeColor="text1"/>
                <w:sz w:val="22"/>
              </w:rPr>
              <w:t>- PTTg CP Trần Lưu Quang;</w:t>
            </w:r>
          </w:p>
          <w:p w:rsidR="00195EEA" w:rsidRPr="003A676B" w:rsidRDefault="00195EEA" w:rsidP="00195EEA">
            <w:pPr>
              <w:contextualSpacing/>
              <w:jc w:val="both"/>
              <w:rPr>
                <w:color w:val="000000" w:themeColor="text1"/>
                <w:sz w:val="22"/>
              </w:rPr>
            </w:pPr>
            <w:r w:rsidRPr="003A676B">
              <w:rPr>
                <w:color w:val="000000" w:themeColor="text1"/>
                <w:sz w:val="22"/>
              </w:rPr>
              <w:t xml:space="preserve">- Các Bộ, cơ quan ngang Bộ, các cơ  quan: </w:t>
            </w:r>
          </w:p>
          <w:p w:rsidR="00195EEA" w:rsidRPr="003A676B" w:rsidRDefault="00195EEA" w:rsidP="00195EEA">
            <w:pPr>
              <w:contextualSpacing/>
              <w:jc w:val="both"/>
              <w:rPr>
                <w:color w:val="000000" w:themeColor="text1"/>
                <w:sz w:val="22"/>
              </w:rPr>
            </w:pPr>
            <w:r w:rsidRPr="003A676B">
              <w:rPr>
                <w:color w:val="000000" w:themeColor="text1"/>
                <w:sz w:val="22"/>
              </w:rPr>
              <w:t xml:space="preserve">  Ngân hàng Chính sách xã hội, Ngân hàng </w:t>
            </w:r>
          </w:p>
          <w:p w:rsidR="00195EEA" w:rsidRPr="003A676B" w:rsidRDefault="00195EEA" w:rsidP="00195EEA">
            <w:pPr>
              <w:contextualSpacing/>
              <w:jc w:val="both"/>
              <w:rPr>
                <w:color w:val="000000" w:themeColor="text1"/>
                <w:sz w:val="22"/>
              </w:rPr>
            </w:pPr>
            <w:r w:rsidRPr="003A676B">
              <w:rPr>
                <w:color w:val="000000" w:themeColor="text1"/>
                <w:sz w:val="22"/>
              </w:rPr>
              <w:t xml:space="preserve">  Phát triển Việt </w:t>
            </w:r>
            <w:smartTag w:uri="urn:schemas-microsoft-com:office:smarttags" w:element="country-region">
              <w:r w:rsidRPr="003A676B">
                <w:rPr>
                  <w:color w:val="000000" w:themeColor="text1"/>
                  <w:sz w:val="22"/>
                </w:rPr>
                <w:t>Nam</w:t>
              </w:r>
            </w:smartTag>
            <w:r w:rsidRPr="003A676B">
              <w:rPr>
                <w:color w:val="000000" w:themeColor="text1"/>
                <w:sz w:val="22"/>
              </w:rPr>
              <w:t xml:space="preserve">, Bảo hiểm xã hội Việt </w:t>
            </w:r>
            <w:smartTag w:uri="urn:schemas-microsoft-com:office:smarttags" w:element="country-region">
              <w:smartTag w:uri="urn:schemas-microsoft-com:office:smarttags" w:element="place">
                <w:r w:rsidRPr="003A676B">
                  <w:rPr>
                    <w:color w:val="000000" w:themeColor="text1"/>
                    <w:sz w:val="22"/>
                  </w:rPr>
                  <w:t>Nam</w:t>
                </w:r>
              </w:smartTag>
            </w:smartTag>
            <w:r w:rsidRPr="003A676B">
              <w:rPr>
                <w:color w:val="000000" w:themeColor="text1"/>
                <w:sz w:val="22"/>
              </w:rPr>
              <w:t>;</w:t>
            </w:r>
          </w:p>
          <w:p w:rsidR="00195EEA" w:rsidRPr="003A676B" w:rsidRDefault="00195EEA" w:rsidP="00195EEA">
            <w:pPr>
              <w:contextualSpacing/>
              <w:jc w:val="both"/>
              <w:rPr>
                <w:color w:val="000000" w:themeColor="text1"/>
                <w:sz w:val="22"/>
              </w:rPr>
            </w:pPr>
            <w:r w:rsidRPr="003A676B">
              <w:rPr>
                <w:color w:val="000000" w:themeColor="text1"/>
                <w:sz w:val="22"/>
              </w:rPr>
              <w:t>- UBND các tỉnh, thành phố trực thuộc TW;</w:t>
            </w:r>
          </w:p>
          <w:p w:rsidR="00195EEA" w:rsidRPr="003A676B" w:rsidRDefault="00195EEA" w:rsidP="00195EEA">
            <w:pPr>
              <w:contextualSpacing/>
              <w:jc w:val="both"/>
              <w:rPr>
                <w:color w:val="000000" w:themeColor="text1"/>
                <w:sz w:val="22"/>
              </w:rPr>
            </w:pPr>
            <w:r w:rsidRPr="003A676B">
              <w:rPr>
                <w:color w:val="000000" w:themeColor="text1"/>
                <w:sz w:val="22"/>
              </w:rPr>
              <w:t xml:space="preserve">- VPCP: BTCN, </w:t>
            </w:r>
            <w:r w:rsidR="00421135">
              <w:rPr>
                <w:color w:val="000000" w:themeColor="text1"/>
                <w:sz w:val="22"/>
              </w:rPr>
              <w:t xml:space="preserve">các </w:t>
            </w:r>
            <w:r w:rsidRPr="00421135">
              <w:rPr>
                <w:color w:val="000000" w:themeColor="text1"/>
                <w:sz w:val="22"/>
              </w:rPr>
              <w:t>PCN</w:t>
            </w:r>
            <w:r w:rsidRPr="003A676B">
              <w:rPr>
                <w:color w:val="000000" w:themeColor="text1"/>
                <w:sz w:val="22"/>
              </w:rPr>
              <w:t>,</w:t>
            </w:r>
          </w:p>
          <w:p w:rsidR="00195EEA" w:rsidRPr="003A676B" w:rsidRDefault="00783C3F" w:rsidP="00195EEA">
            <w:pPr>
              <w:contextualSpacing/>
              <w:jc w:val="both"/>
              <w:rPr>
                <w:color w:val="000000" w:themeColor="text1"/>
                <w:sz w:val="22"/>
              </w:rPr>
            </w:pPr>
            <w:r>
              <w:rPr>
                <w:color w:val="000000" w:themeColor="text1"/>
                <w:sz w:val="22"/>
              </w:rPr>
              <w:t xml:space="preserve">   </w:t>
            </w:r>
            <w:r w:rsidR="00421135">
              <w:rPr>
                <w:color w:val="000000" w:themeColor="text1"/>
                <w:sz w:val="22"/>
              </w:rPr>
              <w:t>các Vụ, Cục, đơn vị trực thuộc,</w:t>
            </w:r>
            <w:r w:rsidR="00195EEA" w:rsidRPr="00421135">
              <w:rPr>
                <w:color w:val="000000" w:themeColor="text1"/>
                <w:sz w:val="22"/>
              </w:rPr>
              <w:t xml:space="preserve"> </w:t>
            </w:r>
            <w:r w:rsidR="00195EEA" w:rsidRPr="003A676B">
              <w:rPr>
                <w:color w:val="000000" w:themeColor="text1"/>
                <w:sz w:val="22"/>
              </w:rPr>
              <w:t>Cổng TTĐT;</w:t>
            </w:r>
          </w:p>
          <w:p w:rsidR="00DE6BDB" w:rsidRPr="003A676B" w:rsidRDefault="00195EEA" w:rsidP="00195EEA">
            <w:pPr>
              <w:widowControl w:val="0"/>
              <w:mirrorIndents/>
              <w:jc w:val="both"/>
              <w:rPr>
                <w:color w:val="000000" w:themeColor="text1"/>
                <w:sz w:val="24"/>
                <w:szCs w:val="24"/>
              </w:rPr>
            </w:pPr>
            <w:r w:rsidRPr="003A676B">
              <w:rPr>
                <w:color w:val="000000" w:themeColor="text1"/>
                <w:sz w:val="22"/>
              </w:rPr>
              <w:t>- Lưu: VT, KSTT (2).</w:t>
            </w:r>
            <w:r w:rsidRPr="003A676B">
              <w:rPr>
                <w:color w:val="000000" w:themeColor="text1"/>
                <w:sz w:val="14"/>
              </w:rPr>
              <w:t xml:space="preserve"> V.H</w:t>
            </w:r>
            <w:r w:rsidR="00DE6BDB" w:rsidRPr="003A676B">
              <w:rPr>
                <w:color w:val="000000" w:themeColor="text1"/>
                <w:sz w:val="24"/>
                <w:szCs w:val="24"/>
              </w:rPr>
              <w:t xml:space="preserve">    </w:t>
            </w:r>
          </w:p>
        </w:tc>
        <w:tc>
          <w:tcPr>
            <w:tcW w:w="4430" w:type="dxa"/>
          </w:tcPr>
          <w:p w:rsidR="00DE6BDB" w:rsidRPr="003A676B" w:rsidRDefault="00DE6BDB" w:rsidP="00190CC7">
            <w:pPr>
              <w:widowControl w:val="0"/>
              <w:mirrorIndents/>
              <w:jc w:val="center"/>
              <w:rPr>
                <w:b/>
                <w:color w:val="000000" w:themeColor="text1"/>
              </w:rPr>
            </w:pPr>
            <w:r w:rsidRPr="003A676B">
              <w:rPr>
                <w:b/>
                <w:color w:val="000000" w:themeColor="text1"/>
              </w:rPr>
              <w:t>BỘ TRƯỞNG, CHỦ NHIỆM</w:t>
            </w:r>
          </w:p>
          <w:p w:rsidR="00DE6BDB" w:rsidRPr="003A676B" w:rsidRDefault="00190CC7" w:rsidP="008E7060">
            <w:pPr>
              <w:widowControl w:val="0"/>
              <w:mirrorIndents/>
              <w:jc w:val="center"/>
              <w:rPr>
                <w:b/>
                <w:color w:val="FFFFFF" w:themeColor="background1"/>
                <w:sz w:val="24"/>
                <w:szCs w:val="24"/>
              </w:rPr>
            </w:pPr>
            <w:r w:rsidRPr="003A676B">
              <w:rPr>
                <w:b/>
                <w:color w:val="FFFFFF" w:themeColor="background1"/>
                <w:sz w:val="96"/>
                <w:szCs w:val="96"/>
              </w:rPr>
              <w:t xml:space="preserve"> </w:t>
            </w:r>
            <w:r w:rsidR="00DE6BDB" w:rsidRPr="003A676B">
              <w:rPr>
                <w:b/>
                <w:color w:val="FFFFFF" w:themeColor="background1"/>
                <w:sz w:val="96"/>
                <w:szCs w:val="96"/>
              </w:rPr>
              <w:t>[d</w:t>
            </w:r>
            <w:bookmarkStart w:id="2" w:name="_GoBack"/>
            <w:r w:rsidR="00DE6BDB" w:rsidRPr="003A676B">
              <w:rPr>
                <w:b/>
                <w:color w:val="FFFFFF" w:themeColor="background1"/>
                <w:sz w:val="96"/>
                <w:szCs w:val="96"/>
              </w:rPr>
              <w:t>ak</w:t>
            </w:r>
            <w:bookmarkEnd w:id="2"/>
            <w:r w:rsidR="00DE6BDB" w:rsidRPr="003A676B">
              <w:rPr>
                <w:b/>
                <w:color w:val="FFFFFF" w:themeColor="background1"/>
                <w:sz w:val="96"/>
                <w:szCs w:val="96"/>
              </w:rPr>
              <w:t>y]</w:t>
            </w:r>
          </w:p>
          <w:p w:rsidR="00DE6BDB" w:rsidRPr="003A676B" w:rsidRDefault="00190CC7" w:rsidP="003D3731">
            <w:pPr>
              <w:widowControl w:val="0"/>
              <w:mirrorIndents/>
              <w:jc w:val="center"/>
              <w:rPr>
                <w:b/>
                <w:color w:val="000000" w:themeColor="text1"/>
                <w:sz w:val="27"/>
                <w:szCs w:val="27"/>
              </w:rPr>
            </w:pPr>
            <w:r w:rsidRPr="003A676B">
              <w:rPr>
                <w:b/>
                <w:color w:val="000000" w:themeColor="text1"/>
                <w:sz w:val="27"/>
                <w:szCs w:val="27"/>
              </w:rPr>
              <w:t>Trần Văn Sơn</w:t>
            </w:r>
          </w:p>
        </w:tc>
      </w:tr>
    </w:tbl>
    <w:p w:rsidR="005F7FED" w:rsidRPr="003A676B" w:rsidRDefault="005F7FED" w:rsidP="00DE6BDB">
      <w:pPr>
        <w:spacing w:before="100"/>
        <w:ind w:firstLine="567"/>
        <w:jc w:val="both"/>
        <w:rPr>
          <w:color w:val="000000" w:themeColor="text1"/>
        </w:rPr>
      </w:pPr>
    </w:p>
    <w:sectPr w:rsidR="005F7FED" w:rsidRPr="003A676B" w:rsidSect="0022666E">
      <w:headerReference w:type="default" r:id="rId8"/>
      <w:pgSz w:w="11909" w:h="16834" w:code="9"/>
      <w:pgMar w:top="1134" w:right="1134" w:bottom="1134" w:left="1701"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7BE" w:rsidRDefault="003717BE">
      <w:r>
        <w:separator/>
      </w:r>
    </w:p>
  </w:endnote>
  <w:endnote w:type="continuationSeparator" w:id="0">
    <w:p w:rsidR="003717BE" w:rsidRDefault="0037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7BE" w:rsidRDefault="003717BE">
      <w:r>
        <w:separator/>
      </w:r>
    </w:p>
  </w:footnote>
  <w:footnote w:type="continuationSeparator" w:id="0">
    <w:p w:rsidR="003717BE" w:rsidRDefault="003717BE">
      <w:r>
        <w:continuationSeparator/>
      </w:r>
    </w:p>
  </w:footnote>
  <w:footnote w:id="1">
    <w:p w:rsidR="00E47234" w:rsidRPr="00C64053" w:rsidRDefault="00E47234" w:rsidP="00E47234">
      <w:pPr>
        <w:pStyle w:val="FootnoteText"/>
        <w:spacing w:before="20" w:line="240" w:lineRule="exact"/>
        <w:jc w:val="both"/>
        <w:rPr>
          <w:lang w:val="vi-VN"/>
        </w:rPr>
      </w:pPr>
      <w:r w:rsidRPr="0048127D">
        <w:rPr>
          <w:rStyle w:val="FootnoteReference"/>
        </w:rPr>
        <w:footnoteRef/>
      </w:r>
      <w:r w:rsidRPr="0048127D">
        <w:t xml:space="preserve"> Nghị quyết số 124/NQ-CP ngày 07/8/2023 của Chính phủ</w:t>
      </w:r>
      <w:r>
        <w:rPr>
          <w:lang w:val="vi-VN"/>
        </w:rPr>
        <w:t>.</w:t>
      </w:r>
    </w:p>
  </w:footnote>
  <w:footnote w:id="2">
    <w:p w:rsidR="00E47234" w:rsidRPr="00112C95" w:rsidRDefault="00E47234" w:rsidP="00E47234">
      <w:pPr>
        <w:pStyle w:val="FootnoteText"/>
        <w:spacing w:before="20" w:line="240" w:lineRule="exact"/>
        <w:jc w:val="both"/>
      </w:pPr>
      <w:r w:rsidRPr="00112C95">
        <w:rPr>
          <w:rStyle w:val="FootnoteReference"/>
        </w:rPr>
        <w:footnoteRef/>
      </w:r>
      <w:r w:rsidRPr="00112C95">
        <w:t xml:space="preserve"> Nghị quyết số 144/NQ-CP ngày 10/9/2023 của Chính phủ.</w:t>
      </w:r>
    </w:p>
  </w:footnote>
  <w:footnote w:id="3">
    <w:p w:rsidR="00E47234" w:rsidRPr="0085079F" w:rsidRDefault="00E47234" w:rsidP="00E47234">
      <w:pPr>
        <w:spacing w:before="20" w:line="240" w:lineRule="exact"/>
        <w:jc w:val="both"/>
        <w:rPr>
          <w:sz w:val="20"/>
          <w:szCs w:val="20"/>
          <w:lang w:eastAsia="vi-VN"/>
        </w:rPr>
      </w:pPr>
      <w:r w:rsidRPr="0085079F">
        <w:rPr>
          <w:rStyle w:val="FootnoteReference"/>
          <w:sz w:val="20"/>
          <w:szCs w:val="20"/>
        </w:rPr>
        <w:footnoteRef/>
      </w:r>
      <w:r w:rsidRPr="0085079F">
        <w:rPr>
          <w:sz w:val="20"/>
          <w:szCs w:val="20"/>
        </w:rPr>
        <w:t xml:space="preserve"> Công điện số </w:t>
      </w:r>
      <w:r w:rsidRPr="0085079F">
        <w:rPr>
          <w:sz w:val="20"/>
          <w:szCs w:val="20"/>
          <w:lang w:eastAsia="vi-VN"/>
        </w:rPr>
        <w:t>644/CĐ-TTg ngày 13</w:t>
      </w:r>
      <w:r w:rsidR="00EE78BF">
        <w:rPr>
          <w:sz w:val="20"/>
          <w:szCs w:val="20"/>
          <w:lang w:eastAsia="vi-VN"/>
        </w:rPr>
        <w:t>/</w:t>
      </w:r>
      <w:r w:rsidRPr="0085079F">
        <w:rPr>
          <w:sz w:val="20"/>
          <w:szCs w:val="20"/>
          <w:lang w:eastAsia="vi-VN"/>
        </w:rPr>
        <w:t>7</w:t>
      </w:r>
      <w:r w:rsidR="00EE78BF">
        <w:rPr>
          <w:sz w:val="20"/>
          <w:szCs w:val="20"/>
          <w:lang w:eastAsia="vi-VN"/>
        </w:rPr>
        <w:t>/</w:t>
      </w:r>
      <w:r w:rsidRPr="0085079F">
        <w:rPr>
          <w:sz w:val="20"/>
          <w:szCs w:val="20"/>
          <w:lang w:eastAsia="vi-VN"/>
        </w:rPr>
        <w:t>2023 của Thủ tướng Chính phủ.</w:t>
      </w:r>
    </w:p>
  </w:footnote>
  <w:footnote w:id="4">
    <w:p w:rsidR="00E47234" w:rsidRPr="0048127D" w:rsidRDefault="00E47234" w:rsidP="00E47234">
      <w:pPr>
        <w:pStyle w:val="FootnoteText"/>
        <w:spacing w:before="20" w:line="240" w:lineRule="exact"/>
        <w:jc w:val="both"/>
      </w:pPr>
      <w:r w:rsidRPr="0048127D">
        <w:rPr>
          <w:rStyle w:val="FootnoteReference"/>
        </w:rPr>
        <w:footnoteRef/>
      </w:r>
      <w:r w:rsidRPr="0048127D">
        <w:t xml:space="preserve"> Quyết định số 933/QĐ-TTg ngày 06/8/2023 của Thủ tướng Chính phủ</w:t>
      </w:r>
    </w:p>
  </w:footnote>
  <w:footnote w:id="5">
    <w:p w:rsidR="00E47234" w:rsidRPr="00EF2C4C" w:rsidRDefault="00E47234" w:rsidP="00E47234">
      <w:pPr>
        <w:pStyle w:val="FootnoteText"/>
        <w:spacing w:after="20" w:line="240" w:lineRule="exact"/>
        <w:jc w:val="both"/>
        <w:rPr>
          <w:lang w:val="vi-VN"/>
        </w:rPr>
      </w:pPr>
      <w:r w:rsidRPr="0048127D">
        <w:rPr>
          <w:rStyle w:val="FootnoteReference"/>
        </w:rPr>
        <w:footnoteRef/>
      </w:r>
      <w:r w:rsidRPr="0048127D">
        <w:t xml:space="preserve"> Quyết định số 932/QĐ-TTg ngày 06/8/2023 của Thủ tướng Chính phủ</w:t>
      </w:r>
      <w:r>
        <w:rPr>
          <w:lang w:val="vi-VN"/>
        </w:rPr>
        <w:t>.</w:t>
      </w:r>
    </w:p>
  </w:footnote>
  <w:footnote w:id="6">
    <w:p w:rsidR="00EE78BF" w:rsidRPr="00EF2C4C" w:rsidRDefault="00EE78BF" w:rsidP="00EE78BF">
      <w:pPr>
        <w:pStyle w:val="FootnoteText"/>
        <w:spacing w:after="20" w:line="240" w:lineRule="exact"/>
        <w:jc w:val="both"/>
        <w:rPr>
          <w:lang w:val="vi-VN"/>
        </w:rPr>
      </w:pPr>
      <w:r w:rsidRPr="0048127D">
        <w:rPr>
          <w:rStyle w:val="FootnoteReference"/>
        </w:rPr>
        <w:footnoteRef/>
      </w:r>
      <w:r w:rsidRPr="0048127D">
        <w:t xml:space="preserve"> Công văn số 6060/VPCP-KSTT ngày 08/8/2023 của Văn phòng Chính phủ</w:t>
      </w:r>
      <w:r>
        <w:rPr>
          <w:lang w:val="vi-VN"/>
        </w:rPr>
        <w:t>.</w:t>
      </w:r>
    </w:p>
  </w:footnote>
  <w:footnote w:id="7">
    <w:p w:rsidR="00E47234" w:rsidRPr="00C64053" w:rsidRDefault="00E47234" w:rsidP="00E47234">
      <w:pPr>
        <w:pStyle w:val="FootnoteText"/>
        <w:spacing w:before="20" w:line="240" w:lineRule="exact"/>
        <w:jc w:val="both"/>
        <w:rPr>
          <w:lang w:val="vi-VN"/>
        </w:rPr>
      </w:pPr>
      <w:r w:rsidRPr="0048127D">
        <w:rPr>
          <w:rStyle w:val="FootnoteReference"/>
        </w:rPr>
        <w:footnoteRef/>
      </w:r>
      <w:r w:rsidRPr="0048127D">
        <w:t xml:space="preserve"> Công văn số 5828/VPCP-KSTT ngày 01/8/2023 của Văn phòng Chính phủ</w:t>
      </w:r>
      <w:r>
        <w:rPr>
          <w:lang w:val="vi-VN"/>
        </w:rPr>
        <w:t>.</w:t>
      </w:r>
    </w:p>
  </w:footnote>
  <w:footnote w:id="8">
    <w:p w:rsidR="00B07DC9" w:rsidRPr="00B556A5" w:rsidRDefault="00B07DC9" w:rsidP="00EF2C4C">
      <w:pPr>
        <w:pStyle w:val="FootnoteText"/>
        <w:spacing w:after="20" w:line="240" w:lineRule="exact"/>
        <w:jc w:val="both"/>
        <w:rPr>
          <w:lang w:val="vi-VN"/>
        </w:rPr>
      </w:pPr>
      <w:r>
        <w:rPr>
          <w:rStyle w:val="FootnoteReference"/>
        </w:rPr>
        <w:footnoteRef/>
      </w:r>
      <w:r>
        <w:t xml:space="preserve"> </w:t>
      </w:r>
      <w:r>
        <w:rPr>
          <w:lang w:val="vi-VN"/>
        </w:rPr>
        <w:t>Thông tư số 13/2023/TT-BNV ngày 31 tháng 8 năm 2023 của Bộ Nội vụ.</w:t>
      </w:r>
    </w:p>
  </w:footnote>
  <w:footnote w:id="9">
    <w:p w:rsidR="00B07DC9" w:rsidRPr="00F3308E" w:rsidRDefault="00B07DC9" w:rsidP="00EF2C4C">
      <w:pPr>
        <w:pStyle w:val="FootnoteText"/>
        <w:spacing w:after="20" w:line="240" w:lineRule="exact"/>
        <w:jc w:val="both"/>
        <w:rPr>
          <w:color w:val="000000" w:themeColor="text1"/>
        </w:rPr>
      </w:pPr>
      <w:r w:rsidRPr="006324C1">
        <w:rPr>
          <w:rStyle w:val="FootnoteReference"/>
        </w:rPr>
        <w:footnoteRef/>
      </w:r>
      <w:r w:rsidRPr="006324C1">
        <w:t xml:space="preserve"> </w:t>
      </w:r>
      <w:r>
        <w:t>Gồm: 0</w:t>
      </w:r>
      <w:r>
        <w:rPr>
          <w:lang w:val="vi-VN"/>
        </w:rPr>
        <w:t>4</w:t>
      </w:r>
      <w:r>
        <w:t xml:space="preserve"> dự án Luật, 1</w:t>
      </w:r>
      <w:r>
        <w:rPr>
          <w:lang w:val="vi-VN"/>
        </w:rPr>
        <w:t>1</w:t>
      </w:r>
      <w:r>
        <w:t xml:space="preserve"> dự thảo Nghị định, 1</w:t>
      </w:r>
      <w:r>
        <w:rPr>
          <w:lang w:val="vi-VN"/>
        </w:rPr>
        <w:t>1</w:t>
      </w:r>
      <w:r>
        <w:t xml:space="preserve"> dự thảo Thông </w:t>
      </w:r>
      <w:r w:rsidRPr="00F3308E">
        <w:rPr>
          <w:color w:val="000000" w:themeColor="text1"/>
        </w:rPr>
        <w:t xml:space="preserve">tư, </w:t>
      </w:r>
      <w:r>
        <w:rPr>
          <w:color w:val="000000" w:themeColor="text1"/>
          <w:lang w:val="vi-VN"/>
        </w:rPr>
        <w:t>18</w:t>
      </w:r>
      <w:r w:rsidRPr="00F3308E">
        <w:rPr>
          <w:color w:val="000000" w:themeColor="text1"/>
        </w:rPr>
        <w:t xml:space="preserve"> dự thảo Nghị quyết của HĐND </w:t>
      </w:r>
      <w:r>
        <w:rPr>
          <w:color w:val="000000" w:themeColor="text1"/>
          <w:lang w:val="vi-VN"/>
        </w:rPr>
        <w:t xml:space="preserve">cấp </w:t>
      </w:r>
      <w:r w:rsidRPr="00F3308E">
        <w:rPr>
          <w:color w:val="000000" w:themeColor="text1"/>
        </w:rPr>
        <w:t>tỉnh.</w:t>
      </w:r>
    </w:p>
  </w:footnote>
  <w:footnote w:id="10">
    <w:p w:rsidR="00B07DC9" w:rsidRDefault="00B07DC9" w:rsidP="00EF2C4C">
      <w:pPr>
        <w:pStyle w:val="FootnoteText"/>
        <w:spacing w:after="20" w:line="240" w:lineRule="exact"/>
        <w:jc w:val="both"/>
      </w:pPr>
      <w:r>
        <w:rPr>
          <w:rStyle w:val="FootnoteReference"/>
        </w:rPr>
        <w:footnoteRef/>
      </w:r>
      <w:r>
        <w:t xml:space="preserve"> Gồm: 0</w:t>
      </w:r>
      <w:r>
        <w:rPr>
          <w:lang w:val="vi-VN"/>
        </w:rPr>
        <w:t>6</w:t>
      </w:r>
      <w:r>
        <w:t xml:space="preserve"> dự án Luật, </w:t>
      </w:r>
      <w:r>
        <w:rPr>
          <w:lang w:val="vi-VN"/>
        </w:rPr>
        <w:t>08</w:t>
      </w:r>
      <w:r>
        <w:t xml:space="preserve"> nghị định, 02 dự thảo Quyết định của Thủ tướng, </w:t>
      </w:r>
      <w:r>
        <w:rPr>
          <w:lang w:val="vi-VN"/>
        </w:rPr>
        <w:t>15</w:t>
      </w:r>
      <w:r>
        <w:t xml:space="preserve"> dự thảo Thông tư</w:t>
      </w:r>
      <w:r>
        <w:rPr>
          <w:lang w:val="vi-VN"/>
        </w:rPr>
        <w:t>,</w:t>
      </w:r>
      <w:r>
        <w:t xml:space="preserve"> </w:t>
      </w:r>
      <w:r>
        <w:rPr>
          <w:lang w:val="vi-VN"/>
        </w:rPr>
        <w:t>18</w:t>
      </w:r>
      <w:r>
        <w:t xml:space="preserve"> dự thảo Nghị quyết của HĐND </w:t>
      </w:r>
      <w:r>
        <w:rPr>
          <w:lang w:val="vi-VN"/>
        </w:rPr>
        <w:t xml:space="preserve">cấp </w:t>
      </w:r>
      <w:r>
        <w:t>tỉnh</w:t>
      </w:r>
      <w:r w:rsidRPr="005F3D28">
        <w:t xml:space="preserve"> </w:t>
      </w:r>
      <w:r>
        <w:t>và</w:t>
      </w:r>
      <w:r>
        <w:rPr>
          <w:lang w:val="vi-VN"/>
        </w:rPr>
        <w:t xml:space="preserve"> 09 dự thảo Quyết định của Chủ tịch UBND cấp tỉnh</w:t>
      </w:r>
      <w:r w:rsidRPr="006324C1">
        <w:t>.</w:t>
      </w:r>
    </w:p>
  </w:footnote>
  <w:footnote w:id="11">
    <w:p w:rsidR="00B07DC9" w:rsidRPr="00C67331" w:rsidRDefault="00B07DC9" w:rsidP="00783C3F">
      <w:pPr>
        <w:pStyle w:val="FootnoteText"/>
        <w:spacing w:after="20" w:line="240" w:lineRule="exact"/>
        <w:rPr>
          <w:lang w:val="vi-VN"/>
        </w:rPr>
      </w:pPr>
      <w:r>
        <w:rPr>
          <w:rStyle w:val="FootnoteReference"/>
        </w:rPr>
        <w:footnoteRef/>
      </w:r>
      <w:r>
        <w:t xml:space="preserve"> </w:t>
      </w:r>
      <w:r>
        <w:rPr>
          <w:lang w:val="vi-VN"/>
        </w:rPr>
        <w:t>Gồm các bộ: Công an, Khoa học và Công nghệ, Tài chính, Thông tin và Truyền thông.</w:t>
      </w:r>
    </w:p>
  </w:footnote>
  <w:footnote w:id="12">
    <w:p w:rsidR="00A47803" w:rsidRPr="00A47803" w:rsidRDefault="00A47803" w:rsidP="00783C3F">
      <w:pPr>
        <w:pStyle w:val="FootnoteText"/>
        <w:spacing w:after="20" w:line="240" w:lineRule="exact"/>
        <w:rPr>
          <w:lang w:val="vi-VN"/>
        </w:rPr>
      </w:pPr>
      <w:r>
        <w:rPr>
          <w:rStyle w:val="FootnoteReference"/>
        </w:rPr>
        <w:footnoteRef/>
      </w:r>
      <w:r>
        <w:t xml:space="preserve"> </w:t>
      </w:r>
      <w:r>
        <w:rPr>
          <w:lang w:val="vi-VN"/>
        </w:rPr>
        <w:t xml:space="preserve">Gồm: </w:t>
      </w:r>
      <w:r w:rsidRPr="00A47803">
        <w:rPr>
          <w:lang w:val="vi-VN"/>
        </w:rPr>
        <w:t>282</w:t>
      </w:r>
      <w:r w:rsidRPr="00A47803">
        <w:t xml:space="preserve"> TTHC nội bộ giữa các cơ quan hành chính nhà nước và </w:t>
      </w:r>
      <w:r w:rsidRPr="00A47803">
        <w:rPr>
          <w:lang w:val="vi-VN"/>
        </w:rPr>
        <w:t>321</w:t>
      </w:r>
      <w:r w:rsidRPr="00A47803">
        <w:t xml:space="preserve"> TTHC nội bộ trong từng bộ</w:t>
      </w:r>
      <w:r>
        <w:rPr>
          <w:lang w:val="vi-VN"/>
        </w:rPr>
        <w:t>.</w:t>
      </w:r>
    </w:p>
  </w:footnote>
  <w:footnote w:id="13">
    <w:p w:rsidR="00B24906" w:rsidRPr="00112C95" w:rsidRDefault="00B24906" w:rsidP="00783C3F">
      <w:pPr>
        <w:pStyle w:val="FootnoteText"/>
        <w:spacing w:after="20" w:line="240" w:lineRule="exact"/>
        <w:jc w:val="both"/>
      </w:pPr>
      <w:r w:rsidRPr="00112C95">
        <w:rPr>
          <w:rStyle w:val="FootnoteReference"/>
        </w:rPr>
        <w:footnoteRef/>
      </w:r>
      <w:r w:rsidRPr="00112C95">
        <w:t xml:space="preserve"> Còn 02 </w:t>
      </w:r>
      <w:r w:rsidR="00B862A6">
        <w:rPr>
          <w:lang w:val="vi-VN"/>
        </w:rPr>
        <w:t>b</w:t>
      </w:r>
      <w:r w:rsidRPr="00112C95">
        <w:t>ộ chưa công bố TTHC nội bộ, gồm: Bộ Tài nguyên và Môi trường và Bộ Xây dựng.</w:t>
      </w:r>
    </w:p>
  </w:footnote>
  <w:footnote w:id="14">
    <w:p w:rsidR="00A47803" w:rsidRPr="00112C95" w:rsidRDefault="00A47803" w:rsidP="00783C3F">
      <w:pPr>
        <w:pStyle w:val="FootnoteText"/>
        <w:spacing w:after="20" w:line="240" w:lineRule="exact"/>
        <w:jc w:val="both"/>
      </w:pPr>
      <w:r w:rsidRPr="00112C95">
        <w:rPr>
          <w:rStyle w:val="FootnoteReference"/>
        </w:rPr>
        <w:footnoteRef/>
      </w:r>
      <w:r w:rsidRPr="00112C95">
        <w:t xml:space="preserve"> Còn 03 địa phương chưa công bố TTHC nội bộ, gồm: Long An, Quảng Ninh, Vĩnh Phúc.</w:t>
      </w:r>
    </w:p>
  </w:footnote>
  <w:footnote w:id="15">
    <w:p w:rsidR="00B07DC9" w:rsidRPr="00112C95" w:rsidRDefault="00B07DC9" w:rsidP="00783C3F">
      <w:pPr>
        <w:pStyle w:val="FootnoteText"/>
        <w:spacing w:after="20" w:line="240" w:lineRule="exact"/>
        <w:jc w:val="both"/>
      </w:pPr>
      <w:r w:rsidRPr="00112C95">
        <w:rPr>
          <w:rStyle w:val="FootnoteReference"/>
        </w:rPr>
        <w:footnoteRef/>
      </w:r>
      <w:r w:rsidRPr="00112C95">
        <w:t xml:space="preserve"> Gồm các bộ: Công an, </w:t>
      </w:r>
      <w:r>
        <w:rPr>
          <w:lang w:val="vi-VN"/>
        </w:rPr>
        <w:t>Giao thông vận tải</w:t>
      </w:r>
      <w:r w:rsidRPr="00112C95">
        <w:t xml:space="preserve">, </w:t>
      </w:r>
      <w:r>
        <w:rPr>
          <w:lang w:val="vi-VN"/>
        </w:rPr>
        <w:t xml:space="preserve">Khoa học và Công nghệ, </w:t>
      </w:r>
      <w:r w:rsidRPr="00112C95">
        <w:t>Thông tin và truyền thông</w:t>
      </w:r>
      <w:r>
        <w:rPr>
          <w:lang w:val="vi-VN"/>
        </w:rPr>
        <w:t>, Tư pháp</w:t>
      </w:r>
      <w:r w:rsidRPr="00112C95">
        <w:t>.</w:t>
      </w:r>
    </w:p>
  </w:footnote>
  <w:footnote w:id="16">
    <w:p w:rsidR="00B07DC9" w:rsidRPr="00112C95" w:rsidRDefault="00B07DC9" w:rsidP="007B0D96">
      <w:pPr>
        <w:pStyle w:val="FootnoteText"/>
        <w:spacing w:after="20"/>
        <w:jc w:val="both"/>
        <w:rPr>
          <w:spacing w:val="-10"/>
        </w:rPr>
      </w:pPr>
      <w:r w:rsidRPr="00112C95">
        <w:rPr>
          <w:rStyle w:val="FootnoteReference"/>
        </w:rPr>
        <w:footnoteRef/>
      </w:r>
      <w:r w:rsidRPr="00112C95">
        <w:t xml:space="preserve"> </w:t>
      </w:r>
      <w:r w:rsidRPr="00112C95">
        <w:rPr>
          <w:spacing w:val="-10"/>
        </w:rPr>
        <w:t xml:space="preserve">Gồm các bộ, cơ quan: Công an, Khoa học và Công nghệ, Nông nghiệp và Phát triển nông thôn, </w:t>
      </w:r>
      <w:r w:rsidR="00196FD2" w:rsidRPr="00112C95">
        <w:rPr>
          <w:spacing w:val="-10"/>
        </w:rPr>
        <w:t>Xây dựng</w:t>
      </w:r>
      <w:r w:rsidR="00196FD2">
        <w:rPr>
          <w:spacing w:val="-10"/>
          <w:lang w:val="vi-VN"/>
        </w:rPr>
        <w:t xml:space="preserve"> và </w:t>
      </w:r>
      <w:r w:rsidRPr="00112C95">
        <w:rPr>
          <w:spacing w:val="-10"/>
        </w:rPr>
        <w:t>BHXH Việt Nam.</w:t>
      </w:r>
    </w:p>
  </w:footnote>
  <w:footnote w:id="17">
    <w:p w:rsidR="00B07DC9" w:rsidRPr="00112C95" w:rsidRDefault="00B07DC9" w:rsidP="007B0D96">
      <w:pPr>
        <w:pStyle w:val="FootnoteText"/>
        <w:spacing w:after="20"/>
        <w:jc w:val="both"/>
      </w:pPr>
      <w:r w:rsidRPr="00112C95">
        <w:rPr>
          <w:rStyle w:val="FootnoteReference"/>
        </w:rPr>
        <w:footnoteRef/>
      </w:r>
      <w:r w:rsidRPr="00112C95">
        <w:t xml:space="preserve"> </w:t>
      </w:r>
      <w:r w:rsidRPr="00112C95">
        <w:rPr>
          <w:spacing w:val="-2"/>
        </w:rPr>
        <w:t>Gồm các bộ: Giáo dục và Đào tạo, Tài nguyên và Môi trường, Công Thương</w:t>
      </w:r>
    </w:p>
  </w:footnote>
  <w:footnote w:id="18">
    <w:p w:rsidR="00B07DC9" w:rsidRPr="00112C95" w:rsidRDefault="00B07DC9" w:rsidP="0009389A">
      <w:pPr>
        <w:pStyle w:val="FootnoteText"/>
        <w:spacing w:after="20"/>
        <w:jc w:val="both"/>
      </w:pPr>
      <w:r w:rsidRPr="00112C95">
        <w:rPr>
          <w:rStyle w:val="FootnoteReference"/>
        </w:rPr>
        <w:footnoteRef/>
      </w:r>
      <w:r w:rsidRPr="00112C95">
        <w:t xml:space="preserve"> Gồm: </w:t>
      </w:r>
      <w:r w:rsidRPr="00112C95">
        <w:rPr>
          <w:lang w:val="vi-VN"/>
        </w:rPr>
        <w:t>0</w:t>
      </w:r>
      <w:r w:rsidRPr="00112C95">
        <w:t>9 Nghị định;</w:t>
      </w:r>
      <w:r w:rsidRPr="00112C95">
        <w:rPr>
          <w:lang w:val="vi-VN"/>
        </w:rPr>
        <w:t xml:space="preserve"> 01 Quyết định của Thủ tướng Chính phủ, 1</w:t>
      </w:r>
      <w:r w:rsidRPr="00112C95">
        <w:t>9 Thông tư.</w:t>
      </w:r>
    </w:p>
  </w:footnote>
  <w:footnote w:id="19">
    <w:p w:rsidR="00B07DC9" w:rsidRPr="00112C95" w:rsidRDefault="00B07DC9" w:rsidP="006B271E">
      <w:pPr>
        <w:pStyle w:val="FootnoteText"/>
        <w:spacing w:after="20"/>
        <w:jc w:val="both"/>
      </w:pPr>
      <w:r w:rsidRPr="00112C95">
        <w:rPr>
          <w:rStyle w:val="FootnoteReference"/>
        </w:rPr>
        <w:footnoteRef/>
      </w:r>
      <w:r w:rsidRPr="00112C95">
        <w:t xml:space="preserve"> Gồm: Công Thương, Khoa học và Công nghệ, Ngoại giao, Nội vụ, Tài chính, Tư pháp, Văn hóa - Thể thao và Du lịch, Y tế, Thanh tra Chính phủ và Ủy ban Dân tộc.</w:t>
      </w:r>
    </w:p>
  </w:footnote>
  <w:footnote w:id="20">
    <w:p w:rsidR="00CD6B07" w:rsidRPr="00A70DD3" w:rsidRDefault="00CD6B07" w:rsidP="00AA222D">
      <w:pPr>
        <w:shd w:val="clear" w:color="auto" w:fill="FFFFFF"/>
        <w:spacing w:before="20" w:line="240" w:lineRule="exact"/>
        <w:jc w:val="both"/>
        <w:rPr>
          <w:color w:val="000000"/>
          <w:spacing w:val="-2"/>
          <w:sz w:val="20"/>
          <w:szCs w:val="20"/>
        </w:rPr>
      </w:pPr>
      <w:r w:rsidRPr="00CD6B07">
        <w:rPr>
          <w:rStyle w:val="FootnoteReference"/>
          <w:sz w:val="20"/>
          <w:szCs w:val="20"/>
        </w:rPr>
        <w:footnoteRef/>
      </w:r>
      <w:r w:rsidRPr="00CD6B07">
        <w:rPr>
          <w:sz w:val="20"/>
          <w:szCs w:val="20"/>
        </w:rPr>
        <w:t xml:space="preserve"> </w:t>
      </w:r>
      <w:r w:rsidRPr="00A70DD3">
        <w:rPr>
          <w:spacing w:val="-2"/>
          <w:sz w:val="20"/>
          <w:szCs w:val="20"/>
          <w:lang w:val="vi-VN"/>
        </w:rPr>
        <w:t xml:space="preserve">Như: </w:t>
      </w:r>
      <w:r w:rsidRPr="00A70DD3">
        <w:rPr>
          <w:color w:val="000000"/>
          <w:spacing w:val="-2"/>
          <w:sz w:val="20"/>
          <w:szCs w:val="20"/>
        </w:rPr>
        <w:t xml:space="preserve">(1) </w:t>
      </w:r>
      <w:r w:rsidRPr="00A70DD3">
        <w:rPr>
          <w:color w:val="000000"/>
          <w:spacing w:val="-2"/>
          <w:sz w:val="20"/>
          <w:szCs w:val="20"/>
          <w:lang w:val="vi-VN"/>
        </w:rPr>
        <w:t>T</w:t>
      </w:r>
      <w:r w:rsidRPr="00A70DD3">
        <w:rPr>
          <w:color w:val="000000"/>
          <w:spacing w:val="-2"/>
          <w:sz w:val="20"/>
          <w:szCs w:val="20"/>
        </w:rPr>
        <w:t xml:space="preserve">ỉnh Lâm Đồng đã thực hiện thí điểm việc tổ chức BPMC theo hướng thu gọn đầu mối, đưa BPMC của UBND phường 4 vào hoạt động tại TTPVHCC tỉnh để tiếp nhận và giải quyết 165 TTHC cấp xã trên địa bàn, theo đó đã tiết kiệm chi phí đầu tư trụ sở, xây dựng, duy trì hệ thống CNTT tại BPMC; (2) </w:t>
      </w:r>
      <w:r w:rsidRPr="00A70DD3">
        <w:rPr>
          <w:color w:val="000000"/>
          <w:spacing w:val="-2"/>
          <w:sz w:val="20"/>
          <w:szCs w:val="20"/>
          <w:lang w:val="vi-VN"/>
        </w:rPr>
        <w:t>T</w:t>
      </w:r>
      <w:r w:rsidRPr="00A70DD3">
        <w:rPr>
          <w:color w:val="000000"/>
          <w:spacing w:val="-2"/>
          <w:sz w:val="20"/>
          <w:szCs w:val="20"/>
        </w:rPr>
        <w:t xml:space="preserve">ỉnh Yên Bái đã nghiên cứu, xây dựng dự thảo Đề án thí điểm về sắp xếp, ghép Bộ phận PVHCC thành phố và UBND phường Đồng Tâm vào Trung tâm PVHCC tỉnh; ghép Bộ phận PVHCC phường Tân An vào Bộ phận PVHCC thị xã Nghĩa Lộ; ghép Bộ phận PVHCC thị trấn Mậu A vào Bộ phận </w:t>
      </w:r>
      <w:r w:rsidR="00A70DD3" w:rsidRPr="00A70DD3">
        <w:rPr>
          <w:color w:val="000000"/>
          <w:spacing w:val="-2"/>
          <w:sz w:val="20"/>
          <w:szCs w:val="20"/>
          <w:lang w:val="vi-VN"/>
        </w:rPr>
        <w:t>PVHCC</w:t>
      </w:r>
      <w:r w:rsidRPr="00A70DD3">
        <w:rPr>
          <w:color w:val="000000"/>
          <w:spacing w:val="-2"/>
          <w:sz w:val="20"/>
          <w:szCs w:val="20"/>
        </w:rPr>
        <w:t xml:space="preserve"> huyện Văn Yên và thực hiện cơ chế giao doanh nghiệp cung ứng dịch vụ BCCI đảm nhận việc hướng dẫn, tiếp nhận, số hoá hồ sơ, trả kết quả giải quyết TTHC; (3)</w:t>
      </w:r>
      <w:r w:rsidRPr="00A70DD3">
        <w:rPr>
          <w:color w:val="000000"/>
          <w:spacing w:val="-2"/>
          <w:sz w:val="20"/>
          <w:szCs w:val="20"/>
          <w:lang w:val="vi-VN"/>
        </w:rPr>
        <w:t xml:space="preserve"> T</w:t>
      </w:r>
      <w:r w:rsidRPr="00A70DD3">
        <w:rPr>
          <w:color w:val="000000"/>
          <w:spacing w:val="-2"/>
          <w:sz w:val="20"/>
          <w:szCs w:val="20"/>
        </w:rPr>
        <w:t>hành phố Hà Nội đang trong quá trình hoàn thiện đề án đổi mới BPMC, trong đó có nội dung tổ chức BPMC theo khu vực;….</w:t>
      </w:r>
    </w:p>
  </w:footnote>
  <w:footnote w:id="21">
    <w:p w:rsidR="00EC314D" w:rsidRDefault="00EC314D" w:rsidP="00AA222D">
      <w:pPr>
        <w:pStyle w:val="FootnoteText"/>
        <w:jc w:val="both"/>
      </w:pPr>
      <w:r>
        <w:rPr>
          <w:rStyle w:val="FootnoteReference"/>
        </w:rPr>
        <w:footnoteRef/>
      </w:r>
      <w:r>
        <w:t xml:space="preserve"> </w:t>
      </w:r>
      <w:r w:rsidRPr="00C92D2B">
        <w:rPr>
          <w:color w:val="000000"/>
        </w:rPr>
        <w:t xml:space="preserve">05 địa phương chưa thành lập </w:t>
      </w:r>
      <w:r w:rsidR="00AA222D">
        <w:rPr>
          <w:color w:val="000000"/>
        </w:rPr>
        <w:t xml:space="preserve">TTPVHCC, gồm: </w:t>
      </w:r>
      <w:r w:rsidR="00AA222D" w:rsidRPr="00C92D2B">
        <w:rPr>
          <w:color w:val="000000"/>
        </w:rPr>
        <w:t xml:space="preserve">Thành phố Đà Nẵng vẫn duy trì 31 BPMC của các cơ quan chuyên môn thuộc UBND thành phố (19 BPMC tại các sở, ngành và 12 BPMC tại các đơn vị trực thuộc sở, ngành) và 04 địa phương vẫn duy trì mô hình BPMC tại các sở, ban, ngành cấp tỉnh (gồm: Thành phố Hồ Chí Minh, </w:t>
      </w:r>
      <w:r w:rsidR="00AA222D">
        <w:rPr>
          <w:color w:val="000000"/>
        </w:rPr>
        <w:t>T</w:t>
      </w:r>
      <w:r w:rsidR="00AA222D" w:rsidRPr="00C92D2B">
        <w:rPr>
          <w:color w:val="000000"/>
        </w:rPr>
        <w:t xml:space="preserve">hành phố Hà Nội, </w:t>
      </w:r>
      <w:r w:rsidR="00AA222D">
        <w:rPr>
          <w:color w:val="000000"/>
        </w:rPr>
        <w:t>T</w:t>
      </w:r>
      <w:r w:rsidR="00AA222D" w:rsidRPr="00C92D2B">
        <w:rPr>
          <w:color w:val="000000"/>
        </w:rPr>
        <w:t xml:space="preserve">hành phố Hải Phòng, </w:t>
      </w:r>
      <w:r w:rsidR="00AA222D">
        <w:rPr>
          <w:color w:val="000000"/>
        </w:rPr>
        <w:t xml:space="preserve">Tỉnh </w:t>
      </w:r>
      <w:r w:rsidR="00AA222D" w:rsidRPr="00C92D2B">
        <w:rPr>
          <w:color w:val="000000"/>
        </w:rPr>
        <w:t>Điện Biên)</w:t>
      </w:r>
      <w:r w:rsidR="00AA222D">
        <w:rPr>
          <w:color w:val="000000"/>
        </w:rPr>
        <w:t>.</w:t>
      </w:r>
    </w:p>
  </w:footnote>
  <w:footnote w:id="22">
    <w:p w:rsidR="000D2C31" w:rsidRPr="000D2C31" w:rsidRDefault="000D2C31" w:rsidP="000D2C31">
      <w:pPr>
        <w:shd w:val="clear" w:color="auto" w:fill="FFFFFF"/>
        <w:spacing w:line="240" w:lineRule="exact"/>
        <w:jc w:val="both"/>
        <w:rPr>
          <w:color w:val="000000"/>
          <w:sz w:val="20"/>
          <w:szCs w:val="20"/>
          <w:lang w:val="vi-VN"/>
        </w:rPr>
      </w:pPr>
      <w:r w:rsidRPr="000D2C31">
        <w:rPr>
          <w:rStyle w:val="FootnoteReference"/>
          <w:sz w:val="20"/>
          <w:szCs w:val="20"/>
        </w:rPr>
        <w:footnoteRef/>
      </w:r>
      <w:r w:rsidRPr="000D2C31">
        <w:rPr>
          <w:sz w:val="20"/>
          <w:szCs w:val="20"/>
        </w:rPr>
        <w:t xml:space="preserve"> </w:t>
      </w:r>
      <w:r>
        <w:rPr>
          <w:sz w:val="20"/>
          <w:szCs w:val="20"/>
          <w:lang w:val="vi-VN"/>
        </w:rPr>
        <w:t>N</w:t>
      </w:r>
      <w:r w:rsidRPr="000D2C31">
        <w:rPr>
          <w:color w:val="000000"/>
          <w:sz w:val="20"/>
          <w:szCs w:val="20"/>
          <w:lang w:val="vi-VN"/>
        </w:rPr>
        <w:t xml:space="preserve">hư: </w:t>
      </w:r>
      <w:r w:rsidR="00944093">
        <w:rPr>
          <w:color w:val="000000"/>
          <w:sz w:val="20"/>
          <w:szCs w:val="20"/>
        </w:rPr>
        <w:t>C</w:t>
      </w:r>
      <w:r w:rsidRPr="000D2C31">
        <w:rPr>
          <w:color w:val="000000"/>
          <w:sz w:val="20"/>
          <w:szCs w:val="20"/>
        </w:rPr>
        <w:t xml:space="preserve">ơ quan đăng kiểm, hải quan, thuế, công an </w:t>
      </w:r>
      <w:r w:rsidRPr="000D2C31">
        <w:rPr>
          <w:color w:val="000000"/>
          <w:sz w:val="20"/>
          <w:szCs w:val="20"/>
          <w:lang w:val="vi-VN"/>
        </w:rPr>
        <w:t xml:space="preserve">đã </w:t>
      </w:r>
      <w:r w:rsidRPr="000D2C31">
        <w:rPr>
          <w:color w:val="000000"/>
          <w:sz w:val="20"/>
          <w:szCs w:val="20"/>
        </w:rPr>
        <w:t xml:space="preserve">kết nối, chia sẻ dữ liệu </w:t>
      </w:r>
      <w:r w:rsidRPr="000D2C31">
        <w:rPr>
          <w:color w:val="000000"/>
          <w:sz w:val="20"/>
          <w:szCs w:val="20"/>
          <w:lang w:val="vi-VN"/>
        </w:rPr>
        <w:t xml:space="preserve">trong triển khai </w:t>
      </w:r>
      <w:r w:rsidRPr="000D2C31">
        <w:rPr>
          <w:color w:val="000000"/>
          <w:sz w:val="20"/>
          <w:szCs w:val="20"/>
        </w:rPr>
        <w:t>Dịch vụ công trực tuyến đăng ký, cấp biển số xe</w:t>
      </w:r>
      <w:r w:rsidRPr="000D2C31">
        <w:rPr>
          <w:color w:val="000000"/>
          <w:sz w:val="20"/>
          <w:szCs w:val="20"/>
          <w:lang w:val="vi-VN"/>
        </w:rPr>
        <w:t xml:space="preserve">; Bộ Công an và Bảo hiểm xã hội Việt Nam </w:t>
      </w:r>
      <w:r w:rsidRPr="000D2C31">
        <w:rPr>
          <w:color w:val="000000"/>
          <w:sz w:val="20"/>
          <w:szCs w:val="20"/>
        </w:rPr>
        <w:t xml:space="preserve">kết nối, chia sẻ dữ liệu </w:t>
      </w:r>
      <w:r w:rsidRPr="000D2C31">
        <w:rPr>
          <w:color w:val="000000"/>
          <w:sz w:val="20"/>
          <w:szCs w:val="20"/>
          <w:lang w:val="vi-VN"/>
        </w:rPr>
        <w:t>trong triển khai D</w:t>
      </w:r>
      <w:r w:rsidRPr="000D2C31">
        <w:rPr>
          <w:color w:val="000000"/>
          <w:sz w:val="20"/>
          <w:szCs w:val="20"/>
        </w:rPr>
        <w:t>ịch vụ công toàn trình Đổi giấy phép lái xe</w:t>
      </w:r>
      <w:r w:rsidRPr="000D2C31">
        <w:rPr>
          <w:color w:val="000000"/>
          <w:sz w:val="20"/>
          <w:szCs w:val="20"/>
          <w:lang w:val="vi-VN"/>
        </w:rPr>
        <w:t xml:space="preserve">; các bộ, cơ quan: </w:t>
      </w:r>
      <w:r w:rsidRPr="000D2C31">
        <w:rPr>
          <w:spacing w:val="-6"/>
          <w:sz w:val="20"/>
          <w:szCs w:val="20"/>
        </w:rPr>
        <w:t xml:space="preserve">Công an, Lao động - Thương binh và Xã hội, Tư pháp, Y tế, Bảo hiểm Xã hội Việt Nam </w:t>
      </w:r>
      <w:r w:rsidRPr="000D2C31">
        <w:rPr>
          <w:color w:val="000000"/>
          <w:sz w:val="20"/>
          <w:szCs w:val="20"/>
          <w:lang w:val="vi-VN"/>
        </w:rPr>
        <w:t xml:space="preserve">kết nối, chia sẽ dữ liệu triển khai </w:t>
      </w:r>
      <w:r w:rsidRPr="000D2C31">
        <w:rPr>
          <w:color w:val="000000"/>
          <w:sz w:val="20"/>
          <w:szCs w:val="20"/>
        </w:rPr>
        <w:t>02 nhóm DVC trực tuyến liên thông “Đăng ký khai sinh - Đăng ký thường trú - Cấp thẻ bảo hiểm y tế cho trẻ dưới 6 tuổi” và “Đăng ký khai tử - Xóa đăng ký thường trú - Trợ cấp mai táng, hỗ trợ chi phí mai táng”</w:t>
      </w:r>
      <w:r w:rsidRPr="000D2C31">
        <w:rPr>
          <w:color w:val="000000"/>
          <w:sz w:val="20"/>
          <w:szCs w:val="20"/>
          <w:lang w:val="vi-VN"/>
        </w:rPr>
        <w:t>;</w:t>
      </w:r>
      <w:r w:rsidRPr="000D2C31">
        <w:rPr>
          <w:color w:val="000000"/>
          <w:sz w:val="20"/>
          <w:szCs w:val="20"/>
        </w:rPr>
        <w:t xml:space="preserve"> </w:t>
      </w:r>
      <w:r w:rsidRPr="000D2C31">
        <w:rPr>
          <w:color w:val="000000"/>
          <w:sz w:val="20"/>
          <w:szCs w:val="20"/>
          <w:lang w:val="vi-VN"/>
        </w:rPr>
        <w:t>…</w:t>
      </w:r>
    </w:p>
  </w:footnote>
  <w:footnote w:id="23">
    <w:p w:rsidR="00944093" w:rsidRPr="00405491" w:rsidRDefault="00944093" w:rsidP="00DF249F">
      <w:pPr>
        <w:pStyle w:val="FootnoteText"/>
        <w:jc w:val="both"/>
      </w:pPr>
      <w:r>
        <w:rPr>
          <w:rStyle w:val="FootnoteReference"/>
        </w:rPr>
        <w:footnoteRef/>
      </w:r>
      <w:r>
        <w:t xml:space="preserve"> Cổng DVCQG đã kết nối, chia sẻ dữ liệu với Hệ thống thông tin giải quyết TTHC của 24 bộ, ngành, 63 địa phương; 16 ngân hàng, trung gian thanh toán; 10 cơ sở dữ liệu quốc gia, chuyên ngành; các Tập đoàn, tổng công ty, công ty, bệnh viện,…</w:t>
      </w:r>
    </w:p>
  </w:footnote>
  <w:footnote w:id="24">
    <w:p w:rsidR="00A759D8" w:rsidRPr="00AE7710" w:rsidRDefault="00A759D8" w:rsidP="00A759D8">
      <w:pPr>
        <w:spacing w:line="240" w:lineRule="exact"/>
        <w:jc w:val="both"/>
        <w:rPr>
          <w:spacing w:val="-4"/>
          <w:sz w:val="20"/>
          <w:szCs w:val="20"/>
          <w:lang w:val="vi-VN"/>
        </w:rPr>
      </w:pPr>
      <w:r w:rsidRPr="00AE7710">
        <w:rPr>
          <w:rStyle w:val="FootnoteReference"/>
          <w:sz w:val="20"/>
          <w:szCs w:val="20"/>
        </w:rPr>
        <w:footnoteRef/>
      </w:r>
      <w:r w:rsidRPr="00AE7710">
        <w:rPr>
          <w:sz w:val="20"/>
          <w:szCs w:val="20"/>
        </w:rPr>
        <w:t xml:space="preserve"> </w:t>
      </w:r>
      <w:r w:rsidRPr="00AE7710">
        <w:rPr>
          <w:spacing w:val="-4"/>
          <w:sz w:val="20"/>
          <w:szCs w:val="20"/>
        </w:rPr>
        <w:t xml:space="preserve">Theo kết quả đánh giá của Bộ chỉ số phục vụ người dân, doanh nghiệp trên Cổng DVCQG: </w:t>
      </w:r>
      <w:r w:rsidRPr="00AE7710">
        <w:rPr>
          <w:spacing w:val="-4"/>
          <w:sz w:val="20"/>
          <w:szCs w:val="20"/>
          <w:lang w:val="vi-VN"/>
        </w:rPr>
        <w:t>Trong Quý III</w:t>
      </w:r>
      <w:r w:rsidRPr="00AE7710">
        <w:rPr>
          <w:spacing w:val="-4"/>
          <w:sz w:val="20"/>
          <w:szCs w:val="20"/>
        </w:rPr>
        <w:t>/2023,</w:t>
      </w:r>
      <w:r w:rsidRPr="00AE7710">
        <w:rPr>
          <w:spacing w:val="-4"/>
          <w:sz w:val="20"/>
          <w:szCs w:val="20"/>
          <w:lang w:val="vi-VN"/>
        </w:rPr>
        <w:t xml:space="preserve"> tại các bộ, ngành, tỷ lệ </w:t>
      </w:r>
      <w:r w:rsidRPr="00AE7710">
        <w:rPr>
          <w:color w:val="000000" w:themeColor="text1"/>
          <w:spacing w:val="-4"/>
          <w:sz w:val="20"/>
          <w:szCs w:val="20"/>
          <w:shd w:val="clear" w:color="auto" w:fill="FFFFFF"/>
        </w:rPr>
        <w:t>công bố đúng hạn đạt dưới 10%</w:t>
      </w:r>
      <w:r>
        <w:rPr>
          <w:color w:val="000000" w:themeColor="text1"/>
          <w:spacing w:val="-4"/>
          <w:sz w:val="20"/>
          <w:szCs w:val="20"/>
          <w:shd w:val="clear" w:color="auto" w:fill="FFFFFF"/>
          <w:lang w:val="vi-VN"/>
        </w:rPr>
        <w:t xml:space="preserve"> và</w:t>
      </w:r>
      <w:r w:rsidRPr="00AE7710">
        <w:rPr>
          <w:color w:val="000000" w:themeColor="text1"/>
          <w:spacing w:val="-4"/>
          <w:sz w:val="20"/>
          <w:szCs w:val="20"/>
          <w:shd w:val="clear" w:color="auto" w:fill="FFFFFF"/>
        </w:rPr>
        <w:t xml:space="preserve"> công khai đúng hạn đạt 60,44%</w:t>
      </w:r>
      <w:r w:rsidRPr="00AE7710">
        <w:rPr>
          <w:color w:val="000000" w:themeColor="text1"/>
          <w:spacing w:val="-4"/>
          <w:sz w:val="20"/>
          <w:szCs w:val="20"/>
          <w:shd w:val="clear" w:color="auto" w:fill="FFFFFF"/>
          <w:lang w:val="vi-VN"/>
        </w:rPr>
        <w:t xml:space="preserve">; </w:t>
      </w:r>
      <w:r>
        <w:rPr>
          <w:color w:val="000000" w:themeColor="text1"/>
          <w:spacing w:val="-4"/>
          <w:sz w:val="20"/>
          <w:szCs w:val="20"/>
          <w:shd w:val="clear" w:color="auto" w:fill="FFFFFF"/>
          <w:lang w:val="vi-VN"/>
        </w:rPr>
        <w:t>tại các địa phương, t</w:t>
      </w:r>
      <w:r w:rsidRPr="00AE7710">
        <w:rPr>
          <w:color w:val="000000" w:themeColor="text1"/>
          <w:sz w:val="20"/>
          <w:szCs w:val="20"/>
          <w:shd w:val="clear" w:color="auto" w:fill="FFFFFF"/>
        </w:rPr>
        <w:t>ỷ lệ công bố đúng hạn đạt 68,28% và công khai đúng hạn đạt 47,89%</w:t>
      </w:r>
      <w:r w:rsidRPr="00AE7710">
        <w:rPr>
          <w:color w:val="000000" w:themeColor="text1"/>
          <w:spacing w:val="-4"/>
          <w:sz w:val="20"/>
          <w:szCs w:val="20"/>
          <w:shd w:val="clear" w:color="auto" w:fill="FFFFFF"/>
          <w:lang w:val="vi-VN"/>
        </w:rPr>
        <w:t>.</w:t>
      </w:r>
      <w:r w:rsidRPr="00AE7710">
        <w:rPr>
          <w:spacing w:val="-4"/>
          <w:sz w:val="20"/>
          <w:szCs w:val="20"/>
        </w:rPr>
        <w:t xml:space="preserve"> </w:t>
      </w:r>
    </w:p>
  </w:footnote>
  <w:footnote w:id="25">
    <w:p w:rsidR="00B07DC9" w:rsidRPr="00164543" w:rsidRDefault="00B07DC9" w:rsidP="00164543">
      <w:pPr>
        <w:pStyle w:val="FootnoteText"/>
        <w:spacing w:before="20" w:line="240" w:lineRule="exact"/>
        <w:jc w:val="both"/>
        <w:rPr>
          <w:spacing w:val="-6"/>
          <w:lang w:val="vi-VN"/>
        </w:rPr>
      </w:pPr>
      <w:r w:rsidRPr="00164543">
        <w:rPr>
          <w:rStyle w:val="FootnoteReference"/>
          <w:spacing w:val="-6"/>
        </w:rPr>
        <w:footnoteRef/>
      </w:r>
      <w:r w:rsidRPr="00164543">
        <w:rPr>
          <w:spacing w:val="-6"/>
        </w:rPr>
        <w:t xml:space="preserve"> </w:t>
      </w:r>
      <w:r w:rsidRPr="00164543">
        <w:rPr>
          <w:spacing w:val="-6"/>
          <w:lang w:val="vi-VN"/>
        </w:rPr>
        <w:t xml:space="preserve">Theo </w:t>
      </w:r>
      <w:r w:rsidRPr="00164543">
        <w:rPr>
          <w:spacing w:val="-6"/>
        </w:rPr>
        <w:t xml:space="preserve">kết quả đánh giá </w:t>
      </w:r>
      <w:r w:rsidR="0078322D">
        <w:rPr>
          <w:spacing w:val="-6"/>
        </w:rPr>
        <w:t xml:space="preserve">Quý III/2023 </w:t>
      </w:r>
      <w:r w:rsidRPr="00164543">
        <w:rPr>
          <w:spacing w:val="-6"/>
        </w:rPr>
        <w:t>của Bộ chỉ số phục vụ người dân, doanh nghiệp trên Cổng DVCQG</w:t>
      </w:r>
      <w:r w:rsidRPr="00164543">
        <w:rPr>
          <w:spacing w:val="-6"/>
          <w:lang w:val="vi-VN"/>
        </w:rPr>
        <w:t>.</w:t>
      </w:r>
    </w:p>
  </w:footnote>
  <w:footnote w:id="26">
    <w:p w:rsidR="00164543" w:rsidRPr="00164543" w:rsidRDefault="00164543" w:rsidP="00164543">
      <w:pPr>
        <w:shd w:val="clear" w:color="auto" w:fill="FFFFFF"/>
        <w:spacing w:before="20" w:line="240" w:lineRule="exact"/>
        <w:jc w:val="both"/>
        <w:rPr>
          <w:sz w:val="20"/>
          <w:szCs w:val="20"/>
          <w:lang w:val="vi-VN"/>
        </w:rPr>
      </w:pPr>
      <w:r w:rsidRPr="00164543">
        <w:rPr>
          <w:rStyle w:val="FootnoteReference"/>
          <w:sz w:val="20"/>
          <w:szCs w:val="20"/>
        </w:rPr>
        <w:footnoteRef/>
      </w:r>
      <w:r w:rsidRPr="00164543">
        <w:rPr>
          <w:sz w:val="20"/>
          <w:szCs w:val="20"/>
        </w:rPr>
        <w:t xml:space="preserve"> </w:t>
      </w:r>
      <w:r w:rsidRPr="00164543">
        <w:rPr>
          <w:sz w:val="20"/>
          <w:szCs w:val="20"/>
          <w:lang w:val="vi-VN"/>
        </w:rPr>
        <w:t>Theo số liệu trên Cổng DVCQG, 9 tháng đầu năm 2023 tỷ lệ khai thác, sử dụng lại thông tin, dữ liệu số hóa hồ sơ chỉ đạt khoảng 3% (</w:t>
      </w:r>
      <w:r w:rsidRPr="00164543">
        <w:rPr>
          <w:i/>
          <w:sz w:val="20"/>
          <w:szCs w:val="20"/>
          <w:lang w:val="vi-VN"/>
        </w:rPr>
        <w:t>1,8 triệu hồ sơ có tái sử dụng lại thông tin, dữ liệu trong tổng số hơn 62 triệu hồ sơ TTHC</w:t>
      </w:r>
      <w:r w:rsidRPr="00164543">
        <w:rPr>
          <w:sz w:val="20"/>
          <w:szCs w:val="20"/>
          <w:lang w:val="vi-VN"/>
        </w:rPr>
        <w:t>).</w:t>
      </w:r>
    </w:p>
    <w:p w:rsidR="00164543" w:rsidRPr="00164543" w:rsidRDefault="00164543">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5059641"/>
      <w:docPartObj>
        <w:docPartGallery w:val="Page Numbers (Top of Page)"/>
        <w:docPartUnique/>
      </w:docPartObj>
    </w:sdtPr>
    <w:sdtEndPr/>
    <w:sdtContent>
      <w:p w:rsidR="00B07DC9" w:rsidRDefault="00B07DC9">
        <w:pPr>
          <w:pStyle w:val="Header"/>
          <w:jc w:val="center"/>
        </w:pPr>
        <w:r>
          <w:fldChar w:fldCharType="begin"/>
        </w:r>
        <w:r>
          <w:instrText>PAGE   \* MERGEFORMAT</w:instrText>
        </w:r>
        <w:r>
          <w:fldChar w:fldCharType="separate"/>
        </w:r>
        <w:r w:rsidR="002E0747" w:rsidRPr="002E0747">
          <w:rPr>
            <w:noProof/>
            <w:lang w:val="vi-VN"/>
          </w:rPr>
          <w:t>9</w:t>
        </w:r>
        <w:r>
          <w:fldChar w:fldCharType="end"/>
        </w:r>
      </w:p>
    </w:sdtContent>
  </w:sdt>
  <w:p w:rsidR="00B07DC9" w:rsidRDefault="00B07D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8F2340"/>
    <w:multiLevelType w:val="hybridMultilevel"/>
    <w:tmpl w:val="7DB29594"/>
    <w:lvl w:ilvl="0" w:tplc="A066E8A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DD6A3B"/>
    <w:multiLevelType w:val="hybridMultilevel"/>
    <w:tmpl w:val="714284A4"/>
    <w:lvl w:ilvl="0" w:tplc="BFF0F220">
      <w:numFmt w:val="bullet"/>
      <w:lvlText w:val="-"/>
      <w:lvlJc w:val="left"/>
      <w:pPr>
        <w:ind w:left="241" w:hanging="360"/>
      </w:pPr>
      <w:rPr>
        <w:rFonts w:ascii="Times New Roman" w:eastAsia="Times New Roman" w:hAnsi="Times New Roman" w:cs="Times New Roman" w:hint="default"/>
      </w:rPr>
    </w:lvl>
    <w:lvl w:ilvl="1" w:tplc="04090003" w:tentative="1">
      <w:start w:val="1"/>
      <w:numFmt w:val="bullet"/>
      <w:lvlText w:val="o"/>
      <w:lvlJc w:val="left"/>
      <w:pPr>
        <w:ind w:left="961" w:hanging="360"/>
      </w:pPr>
      <w:rPr>
        <w:rFonts w:ascii="Courier New" w:hAnsi="Courier New" w:cs="Courier New" w:hint="default"/>
      </w:rPr>
    </w:lvl>
    <w:lvl w:ilvl="2" w:tplc="04090005" w:tentative="1">
      <w:start w:val="1"/>
      <w:numFmt w:val="bullet"/>
      <w:lvlText w:val=""/>
      <w:lvlJc w:val="left"/>
      <w:pPr>
        <w:ind w:left="1681" w:hanging="360"/>
      </w:pPr>
      <w:rPr>
        <w:rFonts w:ascii="Wingdings" w:hAnsi="Wingdings" w:hint="default"/>
      </w:rPr>
    </w:lvl>
    <w:lvl w:ilvl="3" w:tplc="04090001" w:tentative="1">
      <w:start w:val="1"/>
      <w:numFmt w:val="bullet"/>
      <w:lvlText w:val=""/>
      <w:lvlJc w:val="left"/>
      <w:pPr>
        <w:ind w:left="2401" w:hanging="360"/>
      </w:pPr>
      <w:rPr>
        <w:rFonts w:ascii="Symbol" w:hAnsi="Symbol" w:hint="default"/>
      </w:rPr>
    </w:lvl>
    <w:lvl w:ilvl="4" w:tplc="04090003" w:tentative="1">
      <w:start w:val="1"/>
      <w:numFmt w:val="bullet"/>
      <w:lvlText w:val="o"/>
      <w:lvlJc w:val="left"/>
      <w:pPr>
        <w:ind w:left="3121" w:hanging="360"/>
      </w:pPr>
      <w:rPr>
        <w:rFonts w:ascii="Courier New" w:hAnsi="Courier New" w:cs="Courier New" w:hint="default"/>
      </w:rPr>
    </w:lvl>
    <w:lvl w:ilvl="5" w:tplc="04090005" w:tentative="1">
      <w:start w:val="1"/>
      <w:numFmt w:val="bullet"/>
      <w:lvlText w:val=""/>
      <w:lvlJc w:val="left"/>
      <w:pPr>
        <w:ind w:left="3841" w:hanging="360"/>
      </w:pPr>
      <w:rPr>
        <w:rFonts w:ascii="Wingdings" w:hAnsi="Wingdings" w:hint="default"/>
      </w:rPr>
    </w:lvl>
    <w:lvl w:ilvl="6" w:tplc="04090001" w:tentative="1">
      <w:start w:val="1"/>
      <w:numFmt w:val="bullet"/>
      <w:lvlText w:val=""/>
      <w:lvlJc w:val="left"/>
      <w:pPr>
        <w:ind w:left="4561" w:hanging="360"/>
      </w:pPr>
      <w:rPr>
        <w:rFonts w:ascii="Symbol" w:hAnsi="Symbol" w:hint="default"/>
      </w:rPr>
    </w:lvl>
    <w:lvl w:ilvl="7" w:tplc="04090003" w:tentative="1">
      <w:start w:val="1"/>
      <w:numFmt w:val="bullet"/>
      <w:lvlText w:val="o"/>
      <w:lvlJc w:val="left"/>
      <w:pPr>
        <w:ind w:left="5281" w:hanging="360"/>
      </w:pPr>
      <w:rPr>
        <w:rFonts w:ascii="Courier New" w:hAnsi="Courier New" w:cs="Courier New" w:hint="default"/>
      </w:rPr>
    </w:lvl>
    <w:lvl w:ilvl="8" w:tplc="04090005" w:tentative="1">
      <w:start w:val="1"/>
      <w:numFmt w:val="bullet"/>
      <w:lvlText w:val=""/>
      <w:lvlJc w:val="left"/>
      <w:pPr>
        <w:ind w:left="6001" w:hanging="360"/>
      </w:pPr>
      <w:rPr>
        <w:rFonts w:ascii="Wingdings" w:hAnsi="Wingdings" w:hint="default"/>
      </w:rPr>
    </w:lvl>
  </w:abstractNum>
  <w:abstractNum w:abstractNumId="2"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3"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835"/>
    <w:rsid w:val="000003CC"/>
    <w:rsid w:val="00001E8F"/>
    <w:rsid w:val="0000320D"/>
    <w:rsid w:val="000033CC"/>
    <w:rsid w:val="00005846"/>
    <w:rsid w:val="000102BC"/>
    <w:rsid w:val="0001062C"/>
    <w:rsid w:val="00010660"/>
    <w:rsid w:val="00011655"/>
    <w:rsid w:val="000119D0"/>
    <w:rsid w:val="00014F1A"/>
    <w:rsid w:val="0001520B"/>
    <w:rsid w:val="000163CD"/>
    <w:rsid w:val="00017FDD"/>
    <w:rsid w:val="00024A5E"/>
    <w:rsid w:val="000255CF"/>
    <w:rsid w:val="00030C55"/>
    <w:rsid w:val="00033482"/>
    <w:rsid w:val="00034283"/>
    <w:rsid w:val="0003650E"/>
    <w:rsid w:val="00036A36"/>
    <w:rsid w:val="00036E8C"/>
    <w:rsid w:val="000418EF"/>
    <w:rsid w:val="000419B7"/>
    <w:rsid w:val="000423C5"/>
    <w:rsid w:val="00043413"/>
    <w:rsid w:val="00044AAB"/>
    <w:rsid w:val="0004648F"/>
    <w:rsid w:val="0004711C"/>
    <w:rsid w:val="000514B7"/>
    <w:rsid w:val="000519C6"/>
    <w:rsid w:val="00051EAF"/>
    <w:rsid w:val="00054287"/>
    <w:rsid w:val="00056410"/>
    <w:rsid w:val="0006172E"/>
    <w:rsid w:val="00064E8C"/>
    <w:rsid w:val="000661AB"/>
    <w:rsid w:val="00072098"/>
    <w:rsid w:val="000751F0"/>
    <w:rsid w:val="00075449"/>
    <w:rsid w:val="00080DA1"/>
    <w:rsid w:val="00081462"/>
    <w:rsid w:val="0009389A"/>
    <w:rsid w:val="00097C66"/>
    <w:rsid w:val="00097C7A"/>
    <w:rsid w:val="000A3649"/>
    <w:rsid w:val="000A46DE"/>
    <w:rsid w:val="000A56D7"/>
    <w:rsid w:val="000A59E7"/>
    <w:rsid w:val="000A5C4E"/>
    <w:rsid w:val="000A6CFA"/>
    <w:rsid w:val="000B02CF"/>
    <w:rsid w:val="000B03F3"/>
    <w:rsid w:val="000B090A"/>
    <w:rsid w:val="000B0CAF"/>
    <w:rsid w:val="000B206F"/>
    <w:rsid w:val="000B32F8"/>
    <w:rsid w:val="000B3C75"/>
    <w:rsid w:val="000B5302"/>
    <w:rsid w:val="000B5E19"/>
    <w:rsid w:val="000B7702"/>
    <w:rsid w:val="000C02E8"/>
    <w:rsid w:val="000C4712"/>
    <w:rsid w:val="000C484A"/>
    <w:rsid w:val="000C4BA4"/>
    <w:rsid w:val="000C598D"/>
    <w:rsid w:val="000C5EB7"/>
    <w:rsid w:val="000D225E"/>
    <w:rsid w:val="000D2C31"/>
    <w:rsid w:val="000D41B9"/>
    <w:rsid w:val="000D6CA5"/>
    <w:rsid w:val="000E03D2"/>
    <w:rsid w:val="000E04ED"/>
    <w:rsid w:val="000E093A"/>
    <w:rsid w:val="000E2C77"/>
    <w:rsid w:val="000E6D76"/>
    <w:rsid w:val="000F073A"/>
    <w:rsid w:val="000F1878"/>
    <w:rsid w:val="000F2E4F"/>
    <w:rsid w:val="000F4AA2"/>
    <w:rsid w:val="000F5289"/>
    <w:rsid w:val="000F6725"/>
    <w:rsid w:val="000F776F"/>
    <w:rsid w:val="00100FE6"/>
    <w:rsid w:val="0010352E"/>
    <w:rsid w:val="001055A6"/>
    <w:rsid w:val="00105D87"/>
    <w:rsid w:val="00106D49"/>
    <w:rsid w:val="00106E95"/>
    <w:rsid w:val="00110287"/>
    <w:rsid w:val="00111BB6"/>
    <w:rsid w:val="00113F3B"/>
    <w:rsid w:val="00115E82"/>
    <w:rsid w:val="00117B84"/>
    <w:rsid w:val="001213E8"/>
    <w:rsid w:val="001215DD"/>
    <w:rsid w:val="00121B4E"/>
    <w:rsid w:val="0012379C"/>
    <w:rsid w:val="0012527F"/>
    <w:rsid w:val="0012532D"/>
    <w:rsid w:val="00127448"/>
    <w:rsid w:val="0013022C"/>
    <w:rsid w:val="00131D33"/>
    <w:rsid w:val="00132380"/>
    <w:rsid w:val="001330E0"/>
    <w:rsid w:val="0013468A"/>
    <w:rsid w:val="00135E37"/>
    <w:rsid w:val="00136F00"/>
    <w:rsid w:val="0014044B"/>
    <w:rsid w:val="00141EF0"/>
    <w:rsid w:val="00144F3A"/>
    <w:rsid w:val="0014586A"/>
    <w:rsid w:val="0014709A"/>
    <w:rsid w:val="001521AB"/>
    <w:rsid w:val="001575B9"/>
    <w:rsid w:val="00160972"/>
    <w:rsid w:val="001626AC"/>
    <w:rsid w:val="00164543"/>
    <w:rsid w:val="00170243"/>
    <w:rsid w:val="001713DC"/>
    <w:rsid w:val="0017264F"/>
    <w:rsid w:val="00174FE6"/>
    <w:rsid w:val="00175ED5"/>
    <w:rsid w:val="001763BF"/>
    <w:rsid w:val="00177B52"/>
    <w:rsid w:val="00180DF3"/>
    <w:rsid w:val="00180F37"/>
    <w:rsid w:val="001826F8"/>
    <w:rsid w:val="0018691E"/>
    <w:rsid w:val="00186A23"/>
    <w:rsid w:val="001875B9"/>
    <w:rsid w:val="00190CC7"/>
    <w:rsid w:val="0019119B"/>
    <w:rsid w:val="00191B63"/>
    <w:rsid w:val="001923B8"/>
    <w:rsid w:val="00195123"/>
    <w:rsid w:val="00195EEA"/>
    <w:rsid w:val="00196FD2"/>
    <w:rsid w:val="00197FE0"/>
    <w:rsid w:val="001A09DC"/>
    <w:rsid w:val="001A0CDB"/>
    <w:rsid w:val="001A218E"/>
    <w:rsid w:val="001A3A74"/>
    <w:rsid w:val="001A4B12"/>
    <w:rsid w:val="001A50C5"/>
    <w:rsid w:val="001A533F"/>
    <w:rsid w:val="001A692B"/>
    <w:rsid w:val="001A7A18"/>
    <w:rsid w:val="001B0C15"/>
    <w:rsid w:val="001B1E4F"/>
    <w:rsid w:val="001B2749"/>
    <w:rsid w:val="001B2D19"/>
    <w:rsid w:val="001B4062"/>
    <w:rsid w:val="001B700F"/>
    <w:rsid w:val="001C1A5B"/>
    <w:rsid w:val="001C394C"/>
    <w:rsid w:val="001C5DD3"/>
    <w:rsid w:val="001C6922"/>
    <w:rsid w:val="001D1537"/>
    <w:rsid w:val="001D1DC8"/>
    <w:rsid w:val="001D23DC"/>
    <w:rsid w:val="001D28F6"/>
    <w:rsid w:val="001D2A8A"/>
    <w:rsid w:val="001D42E7"/>
    <w:rsid w:val="001D5F3F"/>
    <w:rsid w:val="001E2053"/>
    <w:rsid w:val="001E4C1E"/>
    <w:rsid w:val="001E4EA4"/>
    <w:rsid w:val="001E73FE"/>
    <w:rsid w:val="001F26D2"/>
    <w:rsid w:val="001F3682"/>
    <w:rsid w:val="001F3D67"/>
    <w:rsid w:val="001F45D8"/>
    <w:rsid w:val="001F5D32"/>
    <w:rsid w:val="001F6F54"/>
    <w:rsid w:val="00200C6C"/>
    <w:rsid w:val="0020208D"/>
    <w:rsid w:val="00202EBE"/>
    <w:rsid w:val="00203E10"/>
    <w:rsid w:val="002047AA"/>
    <w:rsid w:val="00206731"/>
    <w:rsid w:val="0020773C"/>
    <w:rsid w:val="00211CF8"/>
    <w:rsid w:val="00212F2B"/>
    <w:rsid w:val="0021469C"/>
    <w:rsid w:val="002146B5"/>
    <w:rsid w:val="00220B51"/>
    <w:rsid w:val="00221243"/>
    <w:rsid w:val="00221321"/>
    <w:rsid w:val="00225CDD"/>
    <w:rsid w:val="0022666E"/>
    <w:rsid w:val="00226A25"/>
    <w:rsid w:val="00227607"/>
    <w:rsid w:val="002307BD"/>
    <w:rsid w:val="00230D9A"/>
    <w:rsid w:val="002321FA"/>
    <w:rsid w:val="00235216"/>
    <w:rsid w:val="00236E5E"/>
    <w:rsid w:val="00237204"/>
    <w:rsid w:val="00240D24"/>
    <w:rsid w:val="0024317E"/>
    <w:rsid w:val="002454F0"/>
    <w:rsid w:val="002462EB"/>
    <w:rsid w:val="002465A4"/>
    <w:rsid w:val="00246AA2"/>
    <w:rsid w:val="00250690"/>
    <w:rsid w:val="002506EB"/>
    <w:rsid w:val="002520B6"/>
    <w:rsid w:val="00254BBF"/>
    <w:rsid w:val="00254CCC"/>
    <w:rsid w:val="00260CAC"/>
    <w:rsid w:val="0026177A"/>
    <w:rsid w:val="00262A30"/>
    <w:rsid w:val="00262F94"/>
    <w:rsid w:val="00263E36"/>
    <w:rsid w:val="00265059"/>
    <w:rsid w:val="00265381"/>
    <w:rsid w:val="002653B1"/>
    <w:rsid w:val="00265473"/>
    <w:rsid w:val="00265638"/>
    <w:rsid w:val="00266416"/>
    <w:rsid w:val="0027051E"/>
    <w:rsid w:val="0027212D"/>
    <w:rsid w:val="00272A57"/>
    <w:rsid w:val="00274663"/>
    <w:rsid w:val="0027673F"/>
    <w:rsid w:val="00276D83"/>
    <w:rsid w:val="002777A2"/>
    <w:rsid w:val="002805A1"/>
    <w:rsid w:val="00281EF6"/>
    <w:rsid w:val="00281F30"/>
    <w:rsid w:val="002820F2"/>
    <w:rsid w:val="002834F5"/>
    <w:rsid w:val="0028617A"/>
    <w:rsid w:val="00286DA9"/>
    <w:rsid w:val="00287100"/>
    <w:rsid w:val="002873E3"/>
    <w:rsid w:val="0028792F"/>
    <w:rsid w:val="00290771"/>
    <w:rsid w:val="002917A9"/>
    <w:rsid w:val="00292040"/>
    <w:rsid w:val="00293851"/>
    <w:rsid w:val="00295558"/>
    <w:rsid w:val="002965CC"/>
    <w:rsid w:val="002A3635"/>
    <w:rsid w:val="002A3B7A"/>
    <w:rsid w:val="002A4028"/>
    <w:rsid w:val="002A57CF"/>
    <w:rsid w:val="002A63EF"/>
    <w:rsid w:val="002A7A93"/>
    <w:rsid w:val="002A7C58"/>
    <w:rsid w:val="002A7E5A"/>
    <w:rsid w:val="002B06CC"/>
    <w:rsid w:val="002B39D1"/>
    <w:rsid w:val="002B4069"/>
    <w:rsid w:val="002B6E61"/>
    <w:rsid w:val="002B7FA0"/>
    <w:rsid w:val="002C33FC"/>
    <w:rsid w:val="002C3625"/>
    <w:rsid w:val="002C41AA"/>
    <w:rsid w:val="002C6D9E"/>
    <w:rsid w:val="002D1FAD"/>
    <w:rsid w:val="002D23D7"/>
    <w:rsid w:val="002D6CC5"/>
    <w:rsid w:val="002D7B5E"/>
    <w:rsid w:val="002E0747"/>
    <w:rsid w:val="002E2F0F"/>
    <w:rsid w:val="002E6DC5"/>
    <w:rsid w:val="002F05B7"/>
    <w:rsid w:val="002F1738"/>
    <w:rsid w:val="002F18CE"/>
    <w:rsid w:val="002F1BF3"/>
    <w:rsid w:val="002F2256"/>
    <w:rsid w:val="002F28C1"/>
    <w:rsid w:val="002F2D03"/>
    <w:rsid w:val="002F53C7"/>
    <w:rsid w:val="002F59D5"/>
    <w:rsid w:val="002F5B72"/>
    <w:rsid w:val="002F6E11"/>
    <w:rsid w:val="002F7BC2"/>
    <w:rsid w:val="003022DB"/>
    <w:rsid w:val="003022EC"/>
    <w:rsid w:val="003035E3"/>
    <w:rsid w:val="00304B8E"/>
    <w:rsid w:val="00305117"/>
    <w:rsid w:val="00305531"/>
    <w:rsid w:val="00307A8C"/>
    <w:rsid w:val="00307D3A"/>
    <w:rsid w:val="00311C80"/>
    <w:rsid w:val="003124BC"/>
    <w:rsid w:val="00312675"/>
    <w:rsid w:val="00312FD5"/>
    <w:rsid w:val="00314B9D"/>
    <w:rsid w:val="00315468"/>
    <w:rsid w:val="0031761B"/>
    <w:rsid w:val="00317A99"/>
    <w:rsid w:val="00322A83"/>
    <w:rsid w:val="00322BCF"/>
    <w:rsid w:val="003251E4"/>
    <w:rsid w:val="00326945"/>
    <w:rsid w:val="003271CD"/>
    <w:rsid w:val="0032748C"/>
    <w:rsid w:val="00327C37"/>
    <w:rsid w:val="003310A7"/>
    <w:rsid w:val="00331602"/>
    <w:rsid w:val="00332736"/>
    <w:rsid w:val="00332806"/>
    <w:rsid w:val="003336CB"/>
    <w:rsid w:val="00333D7B"/>
    <w:rsid w:val="003340B5"/>
    <w:rsid w:val="00343A09"/>
    <w:rsid w:val="00345668"/>
    <w:rsid w:val="00347C3D"/>
    <w:rsid w:val="003518AF"/>
    <w:rsid w:val="00351AC5"/>
    <w:rsid w:val="00353857"/>
    <w:rsid w:val="00353EBA"/>
    <w:rsid w:val="0035502B"/>
    <w:rsid w:val="0035672D"/>
    <w:rsid w:val="00360202"/>
    <w:rsid w:val="00361CAF"/>
    <w:rsid w:val="003671B1"/>
    <w:rsid w:val="0037143C"/>
    <w:rsid w:val="003717BE"/>
    <w:rsid w:val="00373783"/>
    <w:rsid w:val="00374DAD"/>
    <w:rsid w:val="00376E2B"/>
    <w:rsid w:val="00377F15"/>
    <w:rsid w:val="00381433"/>
    <w:rsid w:val="00382589"/>
    <w:rsid w:val="003825D5"/>
    <w:rsid w:val="0038700A"/>
    <w:rsid w:val="00390BCE"/>
    <w:rsid w:val="00390DF2"/>
    <w:rsid w:val="00391A42"/>
    <w:rsid w:val="00391ED7"/>
    <w:rsid w:val="00394046"/>
    <w:rsid w:val="0039411A"/>
    <w:rsid w:val="003968F1"/>
    <w:rsid w:val="00396D79"/>
    <w:rsid w:val="003A0DF8"/>
    <w:rsid w:val="003A2454"/>
    <w:rsid w:val="003A3311"/>
    <w:rsid w:val="003A5885"/>
    <w:rsid w:val="003A676B"/>
    <w:rsid w:val="003A78C6"/>
    <w:rsid w:val="003B0B6E"/>
    <w:rsid w:val="003B1B3F"/>
    <w:rsid w:val="003B4D71"/>
    <w:rsid w:val="003B5356"/>
    <w:rsid w:val="003C07A6"/>
    <w:rsid w:val="003C0937"/>
    <w:rsid w:val="003C0B98"/>
    <w:rsid w:val="003C110F"/>
    <w:rsid w:val="003C1C76"/>
    <w:rsid w:val="003C208E"/>
    <w:rsid w:val="003C284E"/>
    <w:rsid w:val="003C4930"/>
    <w:rsid w:val="003C7127"/>
    <w:rsid w:val="003D09FE"/>
    <w:rsid w:val="003D1FD0"/>
    <w:rsid w:val="003D2B0E"/>
    <w:rsid w:val="003D36EB"/>
    <w:rsid w:val="003D3731"/>
    <w:rsid w:val="003D6074"/>
    <w:rsid w:val="003D6698"/>
    <w:rsid w:val="003E21C5"/>
    <w:rsid w:val="003E28EC"/>
    <w:rsid w:val="003E3484"/>
    <w:rsid w:val="003F1DE3"/>
    <w:rsid w:val="003F2E31"/>
    <w:rsid w:val="003F4322"/>
    <w:rsid w:val="00402104"/>
    <w:rsid w:val="00403DC1"/>
    <w:rsid w:val="00404CEA"/>
    <w:rsid w:val="004056F7"/>
    <w:rsid w:val="004063ED"/>
    <w:rsid w:val="00406937"/>
    <w:rsid w:val="00413153"/>
    <w:rsid w:val="004160A8"/>
    <w:rsid w:val="00416C52"/>
    <w:rsid w:val="00416F83"/>
    <w:rsid w:val="00421135"/>
    <w:rsid w:val="00423C58"/>
    <w:rsid w:val="004259E6"/>
    <w:rsid w:val="00426BD1"/>
    <w:rsid w:val="004309A6"/>
    <w:rsid w:val="0043128E"/>
    <w:rsid w:val="00431972"/>
    <w:rsid w:val="00434AB5"/>
    <w:rsid w:val="00434BD9"/>
    <w:rsid w:val="004363DC"/>
    <w:rsid w:val="00440655"/>
    <w:rsid w:val="004418D0"/>
    <w:rsid w:val="00445811"/>
    <w:rsid w:val="00446930"/>
    <w:rsid w:val="00446B75"/>
    <w:rsid w:val="0044776B"/>
    <w:rsid w:val="0044785B"/>
    <w:rsid w:val="00447C20"/>
    <w:rsid w:val="004509F0"/>
    <w:rsid w:val="0045108B"/>
    <w:rsid w:val="004530C6"/>
    <w:rsid w:val="004547BD"/>
    <w:rsid w:val="00454AC9"/>
    <w:rsid w:val="00455B2B"/>
    <w:rsid w:val="00455E4C"/>
    <w:rsid w:val="00456235"/>
    <w:rsid w:val="00456839"/>
    <w:rsid w:val="004605B4"/>
    <w:rsid w:val="0046063F"/>
    <w:rsid w:val="004621D5"/>
    <w:rsid w:val="004625F3"/>
    <w:rsid w:val="0046296B"/>
    <w:rsid w:val="004634E9"/>
    <w:rsid w:val="00466841"/>
    <w:rsid w:val="004679CF"/>
    <w:rsid w:val="00471711"/>
    <w:rsid w:val="00473991"/>
    <w:rsid w:val="00474A8A"/>
    <w:rsid w:val="00483387"/>
    <w:rsid w:val="004849FE"/>
    <w:rsid w:val="0048688D"/>
    <w:rsid w:val="00486B27"/>
    <w:rsid w:val="00487F97"/>
    <w:rsid w:val="00490EAC"/>
    <w:rsid w:val="00491836"/>
    <w:rsid w:val="00493782"/>
    <w:rsid w:val="00494A1E"/>
    <w:rsid w:val="00494B0F"/>
    <w:rsid w:val="004977B3"/>
    <w:rsid w:val="004A19FD"/>
    <w:rsid w:val="004A2F40"/>
    <w:rsid w:val="004A4C9A"/>
    <w:rsid w:val="004A62C6"/>
    <w:rsid w:val="004A7283"/>
    <w:rsid w:val="004B0096"/>
    <w:rsid w:val="004B0E1B"/>
    <w:rsid w:val="004B1B4F"/>
    <w:rsid w:val="004B2B69"/>
    <w:rsid w:val="004B3C68"/>
    <w:rsid w:val="004B49F4"/>
    <w:rsid w:val="004B4DDD"/>
    <w:rsid w:val="004B62B4"/>
    <w:rsid w:val="004B6E8B"/>
    <w:rsid w:val="004B7CEB"/>
    <w:rsid w:val="004B7D1B"/>
    <w:rsid w:val="004C0532"/>
    <w:rsid w:val="004C08B7"/>
    <w:rsid w:val="004C6846"/>
    <w:rsid w:val="004C7DAF"/>
    <w:rsid w:val="004D11B3"/>
    <w:rsid w:val="004D5438"/>
    <w:rsid w:val="004D631C"/>
    <w:rsid w:val="004D7E3D"/>
    <w:rsid w:val="004E3C54"/>
    <w:rsid w:val="004E69BE"/>
    <w:rsid w:val="004E7983"/>
    <w:rsid w:val="004E7DBB"/>
    <w:rsid w:val="004F0DBB"/>
    <w:rsid w:val="004F186E"/>
    <w:rsid w:val="004F45D4"/>
    <w:rsid w:val="004F70AE"/>
    <w:rsid w:val="00500332"/>
    <w:rsid w:val="00503FAA"/>
    <w:rsid w:val="005061F1"/>
    <w:rsid w:val="00506714"/>
    <w:rsid w:val="005103A1"/>
    <w:rsid w:val="005107FC"/>
    <w:rsid w:val="0051147C"/>
    <w:rsid w:val="0051234F"/>
    <w:rsid w:val="00513A13"/>
    <w:rsid w:val="00513E46"/>
    <w:rsid w:val="0051610C"/>
    <w:rsid w:val="00516CC8"/>
    <w:rsid w:val="00520C66"/>
    <w:rsid w:val="0052186C"/>
    <w:rsid w:val="00521F35"/>
    <w:rsid w:val="00522651"/>
    <w:rsid w:val="0052456A"/>
    <w:rsid w:val="00524715"/>
    <w:rsid w:val="0052625E"/>
    <w:rsid w:val="00527202"/>
    <w:rsid w:val="005273B0"/>
    <w:rsid w:val="00533355"/>
    <w:rsid w:val="0053424F"/>
    <w:rsid w:val="00534965"/>
    <w:rsid w:val="0053588C"/>
    <w:rsid w:val="00541702"/>
    <w:rsid w:val="005429E3"/>
    <w:rsid w:val="005435D1"/>
    <w:rsid w:val="00543D8B"/>
    <w:rsid w:val="00545934"/>
    <w:rsid w:val="00546113"/>
    <w:rsid w:val="005461F9"/>
    <w:rsid w:val="0055036A"/>
    <w:rsid w:val="00550F0B"/>
    <w:rsid w:val="00552442"/>
    <w:rsid w:val="00552625"/>
    <w:rsid w:val="005531B7"/>
    <w:rsid w:val="00556016"/>
    <w:rsid w:val="00556CF6"/>
    <w:rsid w:val="00557821"/>
    <w:rsid w:val="00562DEB"/>
    <w:rsid w:val="005635F3"/>
    <w:rsid w:val="00563CDE"/>
    <w:rsid w:val="005666D5"/>
    <w:rsid w:val="005668E5"/>
    <w:rsid w:val="005669A5"/>
    <w:rsid w:val="005670A2"/>
    <w:rsid w:val="00570265"/>
    <w:rsid w:val="00571114"/>
    <w:rsid w:val="00573173"/>
    <w:rsid w:val="00577A1B"/>
    <w:rsid w:val="005837B8"/>
    <w:rsid w:val="00584A9F"/>
    <w:rsid w:val="00585C4A"/>
    <w:rsid w:val="00586D09"/>
    <w:rsid w:val="00591EEE"/>
    <w:rsid w:val="00593259"/>
    <w:rsid w:val="0059495C"/>
    <w:rsid w:val="005973CA"/>
    <w:rsid w:val="00597E3F"/>
    <w:rsid w:val="005A254C"/>
    <w:rsid w:val="005A352A"/>
    <w:rsid w:val="005B4C42"/>
    <w:rsid w:val="005B6C4F"/>
    <w:rsid w:val="005C061A"/>
    <w:rsid w:val="005C0D19"/>
    <w:rsid w:val="005C23B0"/>
    <w:rsid w:val="005C375C"/>
    <w:rsid w:val="005C38E2"/>
    <w:rsid w:val="005C7BCB"/>
    <w:rsid w:val="005C7D51"/>
    <w:rsid w:val="005D09AE"/>
    <w:rsid w:val="005D0CDF"/>
    <w:rsid w:val="005D1C3B"/>
    <w:rsid w:val="005D223A"/>
    <w:rsid w:val="005D5B28"/>
    <w:rsid w:val="005D76AB"/>
    <w:rsid w:val="005E0181"/>
    <w:rsid w:val="005E1DB2"/>
    <w:rsid w:val="005E2BCF"/>
    <w:rsid w:val="005E3236"/>
    <w:rsid w:val="005E52F4"/>
    <w:rsid w:val="005E6BCF"/>
    <w:rsid w:val="005F2A03"/>
    <w:rsid w:val="005F3011"/>
    <w:rsid w:val="005F3D28"/>
    <w:rsid w:val="005F4102"/>
    <w:rsid w:val="005F7FED"/>
    <w:rsid w:val="0060009B"/>
    <w:rsid w:val="00604661"/>
    <w:rsid w:val="006106B0"/>
    <w:rsid w:val="00610D34"/>
    <w:rsid w:val="0061108E"/>
    <w:rsid w:val="00611E73"/>
    <w:rsid w:val="006146BB"/>
    <w:rsid w:val="0061785B"/>
    <w:rsid w:val="0062023B"/>
    <w:rsid w:val="00624730"/>
    <w:rsid w:val="00626386"/>
    <w:rsid w:val="0063015B"/>
    <w:rsid w:val="00630416"/>
    <w:rsid w:val="00630C84"/>
    <w:rsid w:val="006315EA"/>
    <w:rsid w:val="00631A26"/>
    <w:rsid w:val="00631C22"/>
    <w:rsid w:val="006324C1"/>
    <w:rsid w:val="00632E3E"/>
    <w:rsid w:val="00633376"/>
    <w:rsid w:val="0063426E"/>
    <w:rsid w:val="00641A35"/>
    <w:rsid w:val="00642FE6"/>
    <w:rsid w:val="006451DE"/>
    <w:rsid w:val="00646047"/>
    <w:rsid w:val="006465DF"/>
    <w:rsid w:val="0064757E"/>
    <w:rsid w:val="00650741"/>
    <w:rsid w:val="006521EB"/>
    <w:rsid w:val="006529A3"/>
    <w:rsid w:val="006542CA"/>
    <w:rsid w:val="00662362"/>
    <w:rsid w:val="006625A6"/>
    <w:rsid w:val="006629EF"/>
    <w:rsid w:val="0066449A"/>
    <w:rsid w:val="00664A6F"/>
    <w:rsid w:val="0066510A"/>
    <w:rsid w:val="00665461"/>
    <w:rsid w:val="006660F4"/>
    <w:rsid w:val="00670CC6"/>
    <w:rsid w:val="006714CF"/>
    <w:rsid w:val="00671602"/>
    <w:rsid w:val="00671CCE"/>
    <w:rsid w:val="0067315E"/>
    <w:rsid w:val="006746B6"/>
    <w:rsid w:val="00675A08"/>
    <w:rsid w:val="00676CBD"/>
    <w:rsid w:val="00677E4C"/>
    <w:rsid w:val="00680D8B"/>
    <w:rsid w:val="00680F82"/>
    <w:rsid w:val="00682446"/>
    <w:rsid w:val="006849AA"/>
    <w:rsid w:val="00684F42"/>
    <w:rsid w:val="00685299"/>
    <w:rsid w:val="00687121"/>
    <w:rsid w:val="00696556"/>
    <w:rsid w:val="0069749D"/>
    <w:rsid w:val="006978AB"/>
    <w:rsid w:val="006A0A1D"/>
    <w:rsid w:val="006A1CA5"/>
    <w:rsid w:val="006A3D32"/>
    <w:rsid w:val="006A4D25"/>
    <w:rsid w:val="006A537C"/>
    <w:rsid w:val="006A544D"/>
    <w:rsid w:val="006A56C1"/>
    <w:rsid w:val="006A5ACF"/>
    <w:rsid w:val="006A7AF9"/>
    <w:rsid w:val="006B1E63"/>
    <w:rsid w:val="006B271E"/>
    <w:rsid w:val="006B2F40"/>
    <w:rsid w:val="006B4413"/>
    <w:rsid w:val="006B790A"/>
    <w:rsid w:val="006C0C44"/>
    <w:rsid w:val="006C13FF"/>
    <w:rsid w:val="006C1835"/>
    <w:rsid w:val="006C5FFF"/>
    <w:rsid w:val="006C692C"/>
    <w:rsid w:val="006D0A4F"/>
    <w:rsid w:val="006D56F7"/>
    <w:rsid w:val="006E09AD"/>
    <w:rsid w:val="006E0BF1"/>
    <w:rsid w:val="006E4562"/>
    <w:rsid w:val="006E6DD0"/>
    <w:rsid w:val="006E7E2B"/>
    <w:rsid w:val="006F25CB"/>
    <w:rsid w:val="006F34F8"/>
    <w:rsid w:val="006F4C65"/>
    <w:rsid w:val="00701AFA"/>
    <w:rsid w:val="007020A4"/>
    <w:rsid w:val="007022D6"/>
    <w:rsid w:val="007073D9"/>
    <w:rsid w:val="00707BC2"/>
    <w:rsid w:val="00707E48"/>
    <w:rsid w:val="00710107"/>
    <w:rsid w:val="007103A4"/>
    <w:rsid w:val="00710AB7"/>
    <w:rsid w:val="0071134B"/>
    <w:rsid w:val="00711718"/>
    <w:rsid w:val="00713350"/>
    <w:rsid w:val="0071413B"/>
    <w:rsid w:val="007149A1"/>
    <w:rsid w:val="00715895"/>
    <w:rsid w:val="00720190"/>
    <w:rsid w:val="00723D8E"/>
    <w:rsid w:val="00724576"/>
    <w:rsid w:val="00724E68"/>
    <w:rsid w:val="00726E18"/>
    <w:rsid w:val="00734FA0"/>
    <w:rsid w:val="00735139"/>
    <w:rsid w:val="00737D35"/>
    <w:rsid w:val="00740903"/>
    <w:rsid w:val="007413C1"/>
    <w:rsid w:val="0074198F"/>
    <w:rsid w:val="00742381"/>
    <w:rsid w:val="0074671F"/>
    <w:rsid w:val="00746CC2"/>
    <w:rsid w:val="0074797B"/>
    <w:rsid w:val="00750B5C"/>
    <w:rsid w:val="00750BCB"/>
    <w:rsid w:val="00751D93"/>
    <w:rsid w:val="00753072"/>
    <w:rsid w:val="007530B3"/>
    <w:rsid w:val="007531D5"/>
    <w:rsid w:val="00753B5B"/>
    <w:rsid w:val="00760B61"/>
    <w:rsid w:val="00760ED0"/>
    <w:rsid w:val="00764380"/>
    <w:rsid w:val="0076675A"/>
    <w:rsid w:val="007675F3"/>
    <w:rsid w:val="0077335D"/>
    <w:rsid w:val="00773DA9"/>
    <w:rsid w:val="0077529E"/>
    <w:rsid w:val="0077673C"/>
    <w:rsid w:val="00776A33"/>
    <w:rsid w:val="00776F46"/>
    <w:rsid w:val="00777935"/>
    <w:rsid w:val="0078322D"/>
    <w:rsid w:val="00783C3F"/>
    <w:rsid w:val="007856D2"/>
    <w:rsid w:val="00787D3D"/>
    <w:rsid w:val="007900D2"/>
    <w:rsid w:val="0079153E"/>
    <w:rsid w:val="007934F5"/>
    <w:rsid w:val="007968D9"/>
    <w:rsid w:val="007A03A3"/>
    <w:rsid w:val="007A23DA"/>
    <w:rsid w:val="007A3634"/>
    <w:rsid w:val="007A3DC6"/>
    <w:rsid w:val="007A43A1"/>
    <w:rsid w:val="007A537B"/>
    <w:rsid w:val="007A780D"/>
    <w:rsid w:val="007B0D96"/>
    <w:rsid w:val="007B0E23"/>
    <w:rsid w:val="007B3AEF"/>
    <w:rsid w:val="007B599D"/>
    <w:rsid w:val="007B71BE"/>
    <w:rsid w:val="007B72BA"/>
    <w:rsid w:val="007C011C"/>
    <w:rsid w:val="007C0F55"/>
    <w:rsid w:val="007C2888"/>
    <w:rsid w:val="007C28B3"/>
    <w:rsid w:val="007C2E71"/>
    <w:rsid w:val="007D1742"/>
    <w:rsid w:val="007D5555"/>
    <w:rsid w:val="007D6462"/>
    <w:rsid w:val="007D6CA9"/>
    <w:rsid w:val="007E1A8C"/>
    <w:rsid w:val="007E36C8"/>
    <w:rsid w:val="007E39FA"/>
    <w:rsid w:val="007E4D8F"/>
    <w:rsid w:val="007E6FC1"/>
    <w:rsid w:val="007E7CCE"/>
    <w:rsid w:val="007F2B7D"/>
    <w:rsid w:val="007F3B3D"/>
    <w:rsid w:val="007F5834"/>
    <w:rsid w:val="007F5B28"/>
    <w:rsid w:val="0080193E"/>
    <w:rsid w:val="00801E43"/>
    <w:rsid w:val="008048CE"/>
    <w:rsid w:val="00805A96"/>
    <w:rsid w:val="008069CB"/>
    <w:rsid w:val="008105EC"/>
    <w:rsid w:val="00812442"/>
    <w:rsid w:val="008125AB"/>
    <w:rsid w:val="008131DE"/>
    <w:rsid w:val="00813D21"/>
    <w:rsid w:val="00813FF3"/>
    <w:rsid w:val="008165A6"/>
    <w:rsid w:val="00817394"/>
    <w:rsid w:val="00817D26"/>
    <w:rsid w:val="00821DC6"/>
    <w:rsid w:val="00823B22"/>
    <w:rsid w:val="0082434C"/>
    <w:rsid w:val="00825856"/>
    <w:rsid w:val="008259CC"/>
    <w:rsid w:val="008260E4"/>
    <w:rsid w:val="00827C77"/>
    <w:rsid w:val="00830109"/>
    <w:rsid w:val="00832A1B"/>
    <w:rsid w:val="00833E5D"/>
    <w:rsid w:val="008412E5"/>
    <w:rsid w:val="0084277A"/>
    <w:rsid w:val="00842D13"/>
    <w:rsid w:val="008434AA"/>
    <w:rsid w:val="00843E4D"/>
    <w:rsid w:val="0084548E"/>
    <w:rsid w:val="00845AF4"/>
    <w:rsid w:val="008469F1"/>
    <w:rsid w:val="00846DE2"/>
    <w:rsid w:val="00847717"/>
    <w:rsid w:val="00847BE8"/>
    <w:rsid w:val="00847C7A"/>
    <w:rsid w:val="00850B3D"/>
    <w:rsid w:val="00851D91"/>
    <w:rsid w:val="008545FA"/>
    <w:rsid w:val="008546B6"/>
    <w:rsid w:val="00856A31"/>
    <w:rsid w:val="00856BDE"/>
    <w:rsid w:val="0086184D"/>
    <w:rsid w:val="008619B2"/>
    <w:rsid w:val="00863566"/>
    <w:rsid w:val="00866F88"/>
    <w:rsid w:val="00867651"/>
    <w:rsid w:val="00867918"/>
    <w:rsid w:val="00867D53"/>
    <w:rsid w:val="0087013E"/>
    <w:rsid w:val="008719D9"/>
    <w:rsid w:val="00872A59"/>
    <w:rsid w:val="0087431C"/>
    <w:rsid w:val="00883194"/>
    <w:rsid w:val="00884924"/>
    <w:rsid w:val="00886EA1"/>
    <w:rsid w:val="0088744B"/>
    <w:rsid w:val="00891F0C"/>
    <w:rsid w:val="0089209E"/>
    <w:rsid w:val="00893B80"/>
    <w:rsid w:val="00894DC8"/>
    <w:rsid w:val="00895E58"/>
    <w:rsid w:val="00896040"/>
    <w:rsid w:val="00897F36"/>
    <w:rsid w:val="008A090A"/>
    <w:rsid w:val="008A1D0E"/>
    <w:rsid w:val="008A1E23"/>
    <w:rsid w:val="008A30D9"/>
    <w:rsid w:val="008A32D9"/>
    <w:rsid w:val="008A337C"/>
    <w:rsid w:val="008A3BE4"/>
    <w:rsid w:val="008A76D4"/>
    <w:rsid w:val="008B1BD5"/>
    <w:rsid w:val="008B2583"/>
    <w:rsid w:val="008B397B"/>
    <w:rsid w:val="008B66D4"/>
    <w:rsid w:val="008B6A0B"/>
    <w:rsid w:val="008C3C69"/>
    <w:rsid w:val="008C4513"/>
    <w:rsid w:val="008C5385"/>
    <w:rsid w:val="008C62D6"/>
    <w:rsid w:val="008C69A2"/>
    <w:rsid w:val="008C6B0A"/>
    <w:rsid w:val="008C6D58"/>
    <w:rsid w:val="008D0D21"/>
    <w:rsid w:val="008D14DD"/>
    <w:rsid w:val="008D24F9"/>
    <w:rsid w:val="008D3910"/>
    <w:rsid w:val="008D55C7"/>
    <w:rsid w:val="008D5676"/>
    <w:rsid w:val="008D64F6"/>
    <w:rsid w:val="008D76AA"/>
    <w:rsid w:val="008E085E"/>
    <w:rsid w:val="008E2D12"/>
    <w:rsid w:val="008E4A37"/>
    <w:rsid w:val="008E5F51"/>
    <w:rsid w:val="008E7060"/>
    <w:rsid w:val="008E737C"/>
    <w:rsid w:val="008F012C"/>
    <w:rsid w:val="008F10B4"/>
    <w:rsid w:val="008F17A8"/>
    <w:rsid w:val="008F272D"/>
    <w:rsid w:val="008F7245"/>
    <w:rsid w:val="0090115E"/>
    <w:rsid w:val="009029AE"/>
    <w:rsid w:val="00906F38"/>
    <w:rsid w:val="009135EA"/>
    <w:rsid w:val="009146A1"/>
    <w:rsid w:val="00915FB4"/>
    <w:rsid w:val="00916DB4"/>
    <w:rsid w:val="009179AB"/>
    <w:rsid w:val="009200DC"/>
    <w:rsid w:val="0092113B"/>
    <w:rsid w:val="00921B1E"/>
    <w:rsid w:val="00921B7A"/>
    <w:rsid w:val="00922F53"/>
    <w:rsid w:val="00923414"/>
    <w:rsid w:val="009236DC"/>
    <w:rsid w:val="0092430A"/>
    <w:rsid w:val="00930082"/>
    <w:rsid w:val="0093083A"/>
    <w:rsid w:val="00930AE6"/>
    <w:rsid w:val="0093491A"/>
    <w:rsid w:val="00936158"/>
    <w:rsid w:val="009361DC"/>
    <w:rsid w:val="009373C4"/>
    <w:rsid w:val="00937950"/>
    <w:rsid w:val="00937ECA"/>
    <w:rsid w:val="009408B0"/>
    <w:rsid w:val="0094171B"/>
    <w:rsid w:val="009433CE"/>
    <w:rsid w:val="00943ED1"/>
    <w:rsid w:val="00944093"/>
    <w:rsid w:val="00944BD5"/>
    <w:rsid w:val="009462D7"/>
    <w:rsid w:val="009471A6"/>
    <w:rsid w:val="00951911"/>
    <w:rsid w:val="00952225"/>
    <w:rsid w:val="00952A09"/>
    <w:rsid w:val="0095403C"/>
    <w:rsid w:val="00957662"/>
    <w:rsid w:val="00963C46"/>
    <w:rsid w:val="00964A41"/>
    <w:rsid w:val="00966750"/>
    <w:rsid w:val="00971D8E"/>
    <w:rsid w:val="00971DF0"/>
    <w:rsid w:val="00972BA6"/>
    <w:rsid w:val="0097443E"/>
    <w:rsid w:val="00975373"/>
    <w:rsid w:val="00975B59"/>
    <w:rsid w:val="00977295"/>
    <w:rsid w:val="009803D4"/>
    <w:rsid w:val="00980498"/>
    <w:rsid w:val="009813DC"/>
    <w:rsid w:val="00984B91"/>
    <w:rsid w:val="009852EB"/>
    <w:rsid w:val="00990424"/>
    <w:rsid w:val="0099058A"/>
    <w:rsid w:val="009913FB"/>
    <w:rsid w:val="00992BE5"/>
    <w:rsid w:val="00993995"/>
    <w:rsid w:val="00993FFF"/>
    <w:rsid w:val="009961D9"/>
    <w:rsid w:val="00996E96"/>
    <w:rsid w:val="009A0649"/>
    <w:rsid w:val="009A2A24"/>
    <w:rsid w:val="009A2CDE"/>
    <w:rsid w:val="009A346A"/>
    <w:rsid w:val="009A37C6"/>
    <w:rsid w:val="009A69E1"/>
    <w:rsid w:val="009B0624"/>
    <w:rsid w:val="009B082A"/>
    <w:rsid w:val="009B3D54"/>
    <w:rsid w:val="009B4668"/>
    <w:rsid w:val="009B4A96"/>
    <w:rsid w:val="009C02E7"/>
    <w:rsid w:val="009C2D8C"/>
    <w:rsid w:val="009C5AED"/>
    <w:rsid w:val="009D0E96"/>
    <w:rsid w:val="009D16A2"/>
    <w:rsid w:val="009D628B"/>
    <w:rsid w:val="009D67C9"/>
    <w:rsid w:val="009E0DB4"/>
    <w:rsid w:val="009E3DCD"/>
    <w:rsid w:val="009E417A"/>
    <w:rsid w:val="009E41FA"/>
    <w:rsid w:val="009E744C"/>
    <w:rsid w:val="009F0060"/>
    <w:rsid w:val="009F0A8A"/>
    <w:rsid w:val="009F164E"/>
    <w:rsid w:val="009F2EDA"/>
    <w:rsid w:val="00A009C7"/>
    <w:rsid w:val="00A02738"/>
    <w:rsid w:val="00A03C43"/>
    <w:rsid w:val="00A04FAF"/>
    <w:rsid w:val="00A05965"/>
    <w:rsid w:val="00A11C81"/>
    <w:rsid w:val="00A13F5D"/>
    <w:rsid w:val="00A1480C"/>
    <w:rsid w:val="00A1566A"/>
    <w:rsid w:val="00A15EBC"/>
    <w:rsid w:val="00A175CB"/>
    <w:rsid w:val="00A20018"/>
    <w:rsid w:val="00A20318"/>
    <w:rsid w:val="00A20B88"/>
    <w:rsid w:val="00A21CFE"/>
    <w:rsid w:val="00A25080"/>
    <w:rsid w:val="00A2755B"/>
    <w:rsid w:val="00A31B82"/>
    <w:rsid w:val="00A33DD4"/>
    <w:rsid w:val="00A35258"/>
    <w:rsid w:val="00A40865"/>
    <w:rsid w:val="00A4376D"/>
    <w:rsid w:val="00A448CC"/>
    <w:rsid w:val="00A448ED"/>
    <w:rsid w:val="00A4526A"/>
    <w:rsid w:val="00A46DB8"/>
    <w:rsid w:val="00A47803"/>
    <w:rsid w:val="00A47FA7"/>
    <w:rsid w:val="00A51881"/>
    <w:rsid w:val="00A529F3"/>
    <w:rsid w:val="00A52BE1"/>
    <w:rsid w:val="00A57B7C"/>
    <w:rsid w:val="00A62D7C"/>
    <w:rsid w:val="00A633A7"/>
    <w:rsid w:val="00A6427F"/>
    <w:rsid w:val="00A64D92"/>
    <w:rsid w:val="00A65355"/>
    <w:rsid w:val="00A70DD3"/>
    <w:rsid w:val="00A721AA"/>
    <w:rsid w:val="00A73636"/>
    <w:rsid w:val="00A740FD"/>
    <w:rsid w:val="00A759D8"/>
    <w:rsid w:val="00A8096E"/>
    <w:rsid w:val="00A81452"/>
    <w:rsid w:val="00A82B1B"/>
    <w:rsid w:val="00A83238"/>
    <w:rsid w:val="00A84CC3"/>
    <w:rsid w:val="00A8500C"/>
    <w:rsid w:val="00A8571B"/>
    <w:rsid w:val="00A865BE"/>
    <w:rsid w:val="00A91880"/>
    <w:rsid w:val="00A9621C"/>
    <w:rsid w:val="00A969EB"/>
    <w:rsid w:val="00A96F01"/>
    <w:rsid w:val="00A97110"/>
    <w:rsid w:val="00A978B7"/>
    <w:rsid w:val="00AA09F3"/>
    <w:rsid w:val="00AA222D"/>
    <w:rsid w:val="00AA2ACE"/>
    <w:rsid w:val="00AA3452"/>
    <w:rsid w:val="00AA4D48"/>
    <w:rsid w:val="00AA4F10"/>
    <w:rsid w:val="00AA5A75"/>
    <w:rsid w:val="00AA65EE"/>
    <w:rsid w:val="00AB0FA4"/>
    <w:rsid w:val="00AB37CF"/>
    <w:rsid w:val="00AB3F92"/>
    <w:rsid w:val="00AB44AB"/>
    <w:rsid w:val="00AB45C7"/>
    <w:rsid w:val="00AB6833"/>
    <w:rsid w:val="00AC267A"/>
    <w:rsid w:val="00AC3336"/>
    <w:rsid w:val="00AC6558"/>
    <w:rsid w:val="00AC6A60"/>
    <w:rsid w:val="00AC7105"/>
    <w:rsid w:val="00AC7543"/>
    <w:rsid w:val="00AD0BAF"/>
    <w:rsid w:val="00AD593F"/>
    <w:rsid w:val="00AD5E14"/>
    <w:rsid w:val="00AD6BD1"/>
    <w:rsid w:val="00AD70C0"/>
    <w:rsid w:val="00AE00ED"/>
    <w:rsid w:val="00AE0524"/>
    <w:rsid w:val="00AE42B6"/>
    <w:rsid w:val="00AE4E10"/>
    <w:rsid w:val="00AE7710"/>
    <w:rsid w:val="00AE7AA2"/>
    <w:rsid w:val="00AF05C4"/>
    <w:rsid w:val="00AF071E"/>
    <w:rsid w:val="00AF2835"/>
    <w:rsid w:val="00B01697"/>
    <w:rsid w:val="00B04B29"/>
    <w:rsid w:val="00B04C5D"/>
    <w:rsid w:val="00B056B5"/>
    <w:rsid w:val="00B0631E"/>
    <w:rsid w:val="00B06462"/>
    <w:rsid w:val="00B067F9"/>
    <w:rsid w:val="00B06CF3"/>
    <w:rsid w:val="00B07DC9"/>
    <w:rsid w:val="00B10AB1"/>
    <w:rsid w:val="00B10C65"/>
    <w:rsid w:val="00B115E8"/>
    <w:rsid w:val="00B116F4"/>
    <w:rsid w:val="00B12B29"/>
    <w:rsid w:val="00B13153"/>
    <w:rsid w:val="00B13889"/>
    <w:rsid w:val="00B13A69"/>
    <w:rsid w:val="00B143C0"/>
    <w:rsid w:val="00B227A8"/>
    <w:rsid w:val="00B22EF7"/>
    <w:rsid w:val="00B2377F"/>
    <w:rsid w:val="00B24906"/>
    <w:rsid w:val="00B259ED"/>
    <w:rsid w:val="00B26032"/>
    <w:rsid w:val="00B301DB"/>
    <w:rsid w:val="00B3127D"/>
    <w:rsid w:val="00B3186B"/>
    <w:rsid w:val="00B33615"/>
    <w:rsid w:val="00B33FD0"/>
    <w:rsid w:val="00B350B7"/>
    <w:rsid w:val="00B356CB"/>
    <w:rsid w:val="00B358C3"/>
    <w:rsid w:val="00B35AAA"/>
    <w:rsid w:val="00B36B93"/>
    <w:rsid w:val="00B37ABF"/>
    <w:rsid w:val="00B41B49"/>
    <w:rsid w:val="00B4204C"/>
    <w:rsid w:val="00B45078"/>
    <w:rsid w:val="00B460A9"/>
    <w:rsid w:val="00B46591"/>
    <w:rsid w:val="00B46E81"/>
    <w:rsid w:val="00B51D87"/>
    <w:rsid w:val="00B53425"/>
    <w:rsid w:val="00B5398B"/>
    <w:rsid w:val="00B54D8A"/>
    <w:rsid w:val="00B556A5"/>
    <w:rsid w:val="00B558A1"/>
    <w:rsid w:val="00B5608A"/>
    <w:rsid w:val="00B5635B"/>
    <w:rsid w:val="00B56799"/>
    <w:rsid w:val="00B57791"/>
    <w:rsid w:val="00B6003E"/>
    <w:rsid w:val="00B60596"/>
    <w:rsid w:val="00B613B1"/>
    <w:rsid w:val="00B6229A"/>
    <w:rsid w:val="00B63806"/>
    <w:rsid w:val="00B6450A"/>
    <w:rsid w:val="00B64D95"/>
    <w:rsid w:val="00B6739B"/>
    <w:rsid w:val="00B70D18"/>
    <w:rsid w:val="00B70F82"/>
    <w:rsid w:val="00B71EDA"/>
    <w:rsid w:val="00B725AD"/>
    <w:rsid w:val="00B7477F"/>
    <w:rsid w:val="00B74CA8"/>
    <w:rsid w:val="00B77195"/>
    <w:rsid w:val="00B80B5B"/>
    <w:rsid w:val="00B81350"/>
    <w:rsid w:val="00B82362"/>
    <w:rsid w:val="00B829E0"/>
    <w:rsid w:val="00B838F0"/>
    <w:rsid w:val="00B83CC4"/>
    <w:rsid w:val="00B84D2E"/>
    <w:rsid w:val="00B85114"/>
    <w:rsid w:val="00B862A6"/>
    <w:rsid w:val="00B87DDB"/>
    <w:rsid w:val="00B90AD0"/>
    <w:rsid w:val="00B973F7"/>
    <w:rsid w:val="00BA0AD7"/>
    <w:rsid w:val="00BA1228"/>
    <w:rsid w:val="00BA415D"/>
    <w:rsid w:val="00BA4638"/>
    <w:rsid w:val="00BA5183"/>
    <w:rsid w:val="00BA7FB4"/>
    <w:rsid w:val="00BB1646"/>
    <w:rsid w:val="00BB2677"/>
    <w:rsid w:val="00BB47A3"/>
    <w:rsid w:val="00BB51D2"/>
    <w:rsid w:val="00BB633F"/>
    <w:rsid w:val="00BB6E3D"/>
    <w:rsid w:val="00BC05B3"/>
    <w:rsid w:val="00BC5C2D"/>
    <w:rsid w:val="00BD0767"/>
    <w:rsid w:val="00BD1EF5"/>
    <w:rsid w:val="00BD3F73"/>
    <w:rsid w:val="00BD4764"/>
    <w:rsid w:val="00BD6ADD"/>
    <w:rsid w:val="00BD719C"/>
    <w:rsid w:val="00BD7770"/>
    <w:rsid w:val="00BD7DCC"/>
    <w:rsid w:val="00BE357D"/>
    <w:rsid w:val="00BE3F79"/>
    <w:rsid w:val="00BE4693"/>
    <w:rsid w:val="00BE50FD"/>
    <w:rsid w:val="00BE5A58"/>
    <w:rsid w:val="00BE74A0"/>
    <w:rsid w:val="00BE7753"/>
    <w:rsid w:val="00BF0988"/>
    <w:rsid w:val="00BF180A"/>
    <w:rsid w:val="00BF293F"/>
    <w:rsid w:val="00BF37AA"/>
    <w:rsid w:val="00BF4B41"/>
    <w:rsid w:val="00C02444"/>
    <w:rsid w:val="00C055C0"/>
    <w:rsid w:val="00C07274"/>
    <w:rsid w:val="00C121AC"/>
    <w:rsid w:val="00C17816"/>
    <w:rsid w:val="00C20CA9"/>
    <w:rsid w:val="00C228DA"/>
    <w:rsid w:val="00C24226"/>
    <w:rsid w:val="00C26F34"/>
    <w:rsid w:val="00C273E5"/>
    <w:rsid w:val="00C2764B"/>
    <w:rsid w:val="00C33CCF"/>
    <w:rsid w:val="00C35AB4"/>
    <w:rsid w:val="00C36BF5"/>
    <w:rsid w:val="00C40A96"/>
    <w:rsid w:val="00C41041"/>
    <w:rsid w:val="00C42582"/>
    <w:rsid w:val="00C4634A"/>
    <w:rsid w:val="00C46CF2"/>
    <w:rsid w:val="00C50290"/>
    <w:rsid w:val="00C5296F"/>
    <w:rsid w:val="00C553E6"/>
    <w:rsid w:val="00C55B21"/>
    <w:rsid w:val="00C55C5B"/>
    <w:rsid w:val="00C6029C"/>
    <w:rsid w:val="00C622FC"/>
    <w:rsid w:val="00C629A9"/>
    <w:rsid w:val="00C64053"/>
    <w:rsid w:val="00C64308"/>
    <w:rsid w:val="00C6480F"/>
    <w:rsid w:val="00C665A1"/>
    <w:rsid w:val="00C66D5B"/>
    <w:rsid w:val="00C67331"/>
    <w:rsid w:val="00C7006D"/>
    <w:rsid w:val="00C7033B"/>
    <w:rsid w:val="00C71267"/>
    <w:rsid w:val="00C713B8"/>
    <w:rsid w:val="00C72B91"/>
    <w:rsid w:val="00C72D5A"/>
    <w:rsid w:val="00C73072"/>
    <w:rsid w:val="00C730AC"/>
    <w:rsid w:val="00C737BC"/>
    <w:rsid w:val="00C741D0"/>
    <w:rsid w:val="00C74F9E"/>
    <w:rsid w:val="00C836F9"/>
    <w:rsid w:val="00C83E28"/>
    <w:rsid w:val="00C8570B"/>
    <w:rsid w:val="00C85C9F"/>
    <w:rsid w:val="00C85F4F"/>
    <w:rsid w:val="00C90841"/>
    <w:rsid w:val="00C91286"/>
    <w:rsid w:val="00C91BE4"/>
    <w:rsid w:val="00C933A3"/>
    <w:rsid w:val="00C93C28"/>
    <w:rsid w:val="00C94C59"/>
    <w:rsid w:val="00C95C01"/>
    <w:rsid w:val="00C964FA"/>
    <w:rsid w:val="00C97267"/>
    <w:rsid w:val="00CA0C42"/>
    <w:rsid w:val="00CA1886"/>
    <w:rsid w:val="00CA4CC5"/>
    <w:rsid w:val="00CA61DD"/>
    <w:rsid w:val="00CA66B1"/>
    <w:rsid w:val="00CA7540"/>
    <w:rsid w:val="00CA7995"/>
    <w:rsid w:val="00CB11C2"/>
    <w:rsid w:val="00CB4630"/>
    <w:rsid w:val="00CB4A45"/>
    <w:rsid w:val="00CB6738"/>
    <w:rsid w:val="00CC038D"/>
    <w:rsid w:val="00CC09B2"/>
    <w:rsid w:val="00CC0D14"/>
    <w:rsid w:val="00CC18A2"/>
    <w:rsid w:val="00CC6212"/>
    <w:rsid w:val="00CC7127"/>
    <w:rsid w:val="00CD0468"/>
    <w:rsid w:val="00CD2E61"/>
    <w:rsid w:val="00CD5732"/>
    <w:rsid w:val="00CD6124"/>
    <w:rsid w:val="00CD6B07"/>
    <w:rsid w:val="00CD78D1"/>
    <w:rsid w:val="00CE3CC0"/>
    <w:rsid w:val="00CE3F38"/>
    <w:rsid w:val="00CE3FF3"/>
    <w:rsid w:val="00CE5637"/>
    <w:rsid w:val="00CE5BEE"/>
    <w:rsid w:val="00CE6720"/>
    <w:rsid w:val="00CE72A4"/>
    <w:rsid w:val="00CE7ED5"/>
    <w:rsid w:val="00CF6B00"/>
    <w:rsid w:val="00CF77BA"/>
    <w:rsid w:val="00CF7D92"/>
    <w:rsid w:val="00D042A5"/>
    <w:rsid w:val="00D052A2"/>
    <w:rsid w:val="00D10540"/>
    <w:rsid w:val="00D10F54"/>
    <w:rsid w:val="00D120E9"/>
    <w:rsid w:val="00D146AA"/>
    <w:rsid w:val="00D14A2F"/>
    <w:rsid w:val="00D14CC8"/>
    <w:rsid w:val="00D16004"/>
    <w:rsid w:val="00D168E7"/>
    <w:rsid w:val="00D20A85"/>
    <w:rsid w:val="00D22A0B"/>
    <w:rsid w:val="00D2319A"/>
    <w:rsid w:val="00D248DE"/>
    <w:rsid w:val="00D25C2B"/>
    <w:rsid w:val="00D261AF"/>
    <w:rsid w:val="00D26437"/>
    <w:rsid w:val="00D266EE"/>
    <w:rsid w:val="00D276F9"/>
    <w:rsid w:val="00D31277"/>
    <w:rsid w:val="00D32597"/>
    <w:rsid w:val="00D36C30"/>
    <w:rsid w:val="00D372E9"/>
    <w:rsid w:val="00D41559"/>
    <w:rsid w:val="00D42325"/>
    <w:rsid w:val="00D436A8"/>
    <w:rsid w:val="00D44C65"/>
    <w:rsid w:val="00D5073C"/>
    <w:rsid w:val="00D51912"/>
    <w:rsid w:val="00D51D1B"/>
    <w:rsid w:val="00D54CD8"/>
    <w:rsid w:val="00D5514A"/>
    <w:rsid w:val="00D56841"/>
    <w:rsid w:val="00D62962"/>
    <w:rsid w:val="00D63202"/>
    <w:rsid w:val="00D63F96"/>
    <w:rsid w:val="00D6423E"/>
    <w:rsid w:val="00D64D2F"/>
    <w:rsid w:val="00D70157"/>
    <w:rsid w:val="00D708BB"/>
    <w:rsid w:val="00D71210"/>
    <w:rsid w:val="00D73F73"/>
    <w:rsid w:val="00D80023"/>
    <w:rsid w:val="00D80553"/>
    <w:rsid w:val="00D80C9D"/>
    <w:rsid w:val="00D82BE2"/>
    <w:rsid w:val="00D8375F"/>
    <w:rsid w:val="00D8609C"/>
    <w:rsid w:val="00D8650D"/>
    <w:rsid w:val="00D86CBB"/>
    <w:rsid w:val="00D919E8"/>
    <w:rsid w:val="00D930C4"/>
    <w:rsid w:val="00D9326D"/>
    <w:rsid w:val="00D9556D"/>
    <w:rsid w:val="00D95BDB"/>
    <w:rsid w:val="00D9610A"/>
    <w:rsid w:val="00D9660B"/>
    <w:rsid w:val="00D97F6D"/>
    <w:rsid w:val="00DA1E9E"/>
    <w:rsid w:val="00DA73F1"/>
    <w:rsid w:val="00DB048B"/>
    <w:rsid w:val="00DB1AA4"/>
    <w:rsid w:val="00DB3BA4"/>
    <w:rsid w:val="00DB4A74"/>
    <w:rsid w:val="00DB7DAF"/>
    <w:rsid w:val="00DC07C6"/>
    <w:rsid w:val="00DC20E9"/>
    <w:rsid w:val="00DC3D17"/>
    <w:rsid w:val="00DC4014"/>
    <w:rsid w:val="00DC4C9A"/>
    <w:rsid w:val="00DC515E"/>
    <w:rsid w:val="00DC5162"/>
    <w:rsid w:val="00DC5CBD"/>
    <w:rsid w:val="00DD0887"/>
    <w:rsid w:val="00DD4A4E"/>
    <w:rsid w:val="00DD6381"/>
    <w:rsid w:val="00DE1ACB"/>
    <w:rsid w:val="00DE4F10"/>
    <w:rsid w:val="00DE6586"/>
    <w:rsid w:val="00DE6BDB"/>
    <w:rsid w:val="00DF09EB"/>
    <w:rsid w:val="00DF10D6"/>
    <w:rsid w:val="00DF1115"/>
    <w:rsid w:val="00DF249F"/>
    <w:rsid w:val="00DF2981"/>
    <w:rsid w:val="00DF417F"/>
    <w:rsid w:val="00DF44A6"/>
    <w:rsid w:val="00DF49DA"/>
    <w:rsid w:val="00DF6F8B"/>
    <w:rsid w:val="00E006B5"/>
    <w:rsid w:val="00E00F63"/>
    <w:rsid w:val="00E02B43"/>
    <w:rsid w:val="00E04602"/>
    <w:rsid w:val="00E06121"/>
    <w:rsid w:val="00E0746E"/>
    <w:rsid w:val="00E12824"/>
    <w:rsid w:val="00E12E0C"/>
    <w:rsid w:val="00E13CEC"/>
    <w:rsid w:val="00E14131"/>
    <w:rsid w:val="00E14744"/>
    <w:rsid w:val="00E14869"/>
    <w:rsid w:val="00E23810"/>
    <w:rsid w:val="00E23FF7"/>
    <w:rsid w:val="00E24E12"/>
    <w:rsid w:val="00E2657F"/>
    <w:rsid w:val="00E3175A"/>
    <w:rsid w:val="00E328AF"/>
    <w:rsid w:val="00E35551"/>
    <w:rsid w:val="00E42125"/>
    <w:rsid w:val="00E43B8F"/>
    <w:rsid w:val="00E43D01"/>
    <w:rsid w:val="00E455C8"/>
    <w:rsid w:val="00E45BE0"/>
    <w:rsid w:val="00E46F23"/>
    <w:rsid w:val="00E47234"/>
    <w:rsid w:val="00E47471"/>
    <w:rsid w:val="00E50ACF"/>
    <w:rsid w:val="00E53540"/>
    <w:rsid w:val="00E53EC3"/>
    <w:rsid w:val="00E56825"/>
    <w:rsid w:val="00E640C8"/>
    <w:rsid w:val="00E6497C"/>
    <w:rsid w:val="00E66C95"/>
    <w:rsid w:val="00E67420"/>
    <w:rsid w:val="00E70D32"/>
    <w:rsid w:val="00E710EF"/>
    <w:rsid w:val="00E71812"/>
    <w:rsid w:val="00E75A63"/>
    <w:rsid w:val="00E809D2"/>
    <w:rsid w:val="00E82E23"/>
    <w:rsid w:val="00E83AD7"/>
    <w:rsid w:val="00E83E80"/>
    <w:rsid w:val="00E8498E"/>
    <w:rsid w:val="00E84ADB"/>
    <w:rsid w:val="00E85A18"/>
    <w:rsid w:val="00E85CBB"/>
    <w:rsid w:val="00E91862"/>
    <w:rsid w:val="00E92329"/>
    <w:rsid w:val="00E93815"/>
    <w:rsid w:val="00E93957"/>
    <w:rsid w:val="00E94022"/>
    <w:rsid w:val="00E950D6"/>
    <w:rsid w:val="00E95B44"/>
    <w:rsid w:val="00E97DD7"/>
    <w:rsid w:val="00EA00D8"/>
    <w:rsid w:val="00EA1BC2"/>
    <w:rsid w:val="00EA2307"/>
    <w:rsid w:val="00EA482B"/>
    <w:rsid w:val="00EA5F35"/>
    <w:rsid w:val="00EA6A1A"/>
    <w:rsid w:val="00EA7A10"/>
    <w:rsid w:val="00EA7E3B"/>
    <w:rsid w:val="00EB0905"/>
    <w:rsid w:val="00EB0E0D"/>
    <w:rsid w:val="00EB181C"/>
    <w:rsid w:val="00EB1CBB"/>
    <w:rsid w:val="00EB273C"/>
    <w:rsid w:val="00EB3906"/>
    <w:rsid w:val="00EB6810"/>
    <w:rsid w:val="00EC059A"/>
    <w:rsid w:val="00EC0BCE"/>
    <w:rsid w:val="00EC0DD9"/>
    <w:rsid w:val="00EC1256"/>
    <w:rsid w:val="00EC314D"/>
    <w:rsid w:val="00EC4EE5"/>
    <w:rsid w:val="00EC7023"/>
    <w:rsid w:val="00ED0E1C"/>
    <w:rsid w:val="00ED1104"/>
    <w:rsid w:val="00ED12CB"/>
    <w:rsid w:val="00ED1AB6"/>
    <w:rsid w:val="00ED4A9F"/>
    <w:rsid w:val="00ED4E77"/>
    <w:rsid w:val="00EE0F43"/>
    <w:rsid w:val="00EE16E8"/>
    <w:rsid w:val="00EE1E26"/>
    <w:rsid w:val="00EE238C"/>
    <w:rsid w:val="00EE4019"/>
    <w:rsid w:val="00EE4AA4"/>
    <w:rsid w:val="00EE4F09"/>
    <w:rsid w:val="00EE545F"/>
    <w:rsid w:val="00EE5899"/>
    <w:rsid w:val="00EE61DB"/>
    <w:rsid w:val="00EE6A84"/>
    <w:rsid w:val="00EE78BF"/>
    <w:rsid w:val="00EF1771"/>
    <w:rsid w:val="00EF217F"/>
    <w:rsid w:val="00EF2C4C"/>
    <w:rsid w:val="00EF5066"/>
    <w:rsid w:val="00EF6C0B"/>
    <w:rsid w:val="00F0051E"/>
    <w:rsid w:val="00F047C5"/>
    <w:rsid w:val="00F07EC0"/>
    <w:rsid w:val="00F1519C"/>
    <w:rsid w:val="00F17C91"/>
    <w:rsid w:val="00F20A5F"/>
    <w:rsid w:val="00F22746"/>
    <w:rsid w:val="00F230F1"/>
    <w:rsid w:val="00F23BEC"/>
    <w:rsid w:val="00F275AB"/>
    <w:rsid w:val="00F313BB"/>
    <w:rsid w:val="00F3308E"/>
    <w:rsid w:val="00F33456"/>
    <w:rsid w:val="00F36070"/>
    <w:rsid w:val="00F41461"/>
    <w:rsid w:val="00F4265C"/>
    <w:rsid w:val="00F43380"/>
    <w:rsid w:val="00F44134"/>
    <w:rsid w:val="00F44CD2"/>
    <w:rsid w:val="00F45303"/>
    <w:rsid w:val="00F47BED"/>
    <w:rsid w:val="00F47F05"/>
    <w:rsid w:val="00F506F1"/>
    <w:rsid w:val="00F56D01"/>
    <w:rsid w:val="00F578F1"/>
    <w:rsid w:val="00F618CA"/>
    <w:rsid w:val="00F61907"/>
    <w:rsid w:val="00F64C9F"/>
    <w:rsid w:val="00F6592F"/>
    <w:rsid w:val="00F66760"/>
    <w:rsid w:val="00F66CCD"/>
    <w:rsid w:val="00F7064A"/>
    <w:rsid w:val="00F70E99"/>
    <w:rsid w:val="00F71EDE"/>
    <w:rsid w:val="00F74B07"/>
    <w:rsid w:val="00F74D3D"/>
    <w:rsid w:val="00F7533C"/>
    <w:rsid w:val="00F80B42"/>
    <w:rsid w:val="00F80C15"/>
    <w:rsid w:val="00F831B6"/>
    <w:rsid w:val="00F84D5D"/>
    <w:rsid w:val="00F84D99"/>
    <w:rsid w:val="00F868F8"/>
    <w:rsid w:val="00F87813"/>
    <w:rsid w:val="00F879A1"/>
    <w:rsid w:val="00F90315"/>
    <w:rsid w:val="00F909A7"/>
    <w:rsid w:val="00F9217C"/>
    <w:rsid w:val="00F92AC3"/>
    <w:rsid w:val="00F93218"/>
    <w:rsid w:val="00F93292"/>
    <w:rsid w:val="00F93680"/>
    <w:rsid w:val="00F96640"/>
    <w:rsid w:val="00F966F2"/>
    <w:rsid w:val="00FA2718"/>
    <w:rsid w:val="00FA297D"/>
    <w:rsid w:val="00FA4099"/>
    <w:rsid w:val="00FB25DD"/>
    <w:rsid w:val="00FB572E"/>
    <w:rsid w:val="00FC12F1"/>
    <w:rsid w:val="00FC1A2A"/>
    <w:rsid w:val="00FC2BE5"/>
    <w:rsid w:val="00FC58C9"/>
    <w:rsid w:val="00FD03CA"/>
    <w:rsid w:val="00FD2711"/>
    <w:rsid w:val="00FE03D2"/>
    <w:rsid w:val="00FE04C3"/>
    <w:rsid w:val="00FE2998"/>
    <w:rsid w:val="00FE3420"/>
    <w:rsid w:val="00FE5546"/>
    <w:rsid w:val="00FE6D3B"/>
    <w:rsid w:val="00FF1C3D"/>
    <w:rsid w:val="00FF3C63"/>
    <w:rsid w:val="00FF42A0"/>
    <w:rsid w:val="00FF4742"/>
    <w:rsid w:val="00FF4E4F"/>
    <w:rsid w:val="00FF50F5"/>
    <w:rsid w:val="00FF567E"/>
    <w:rsid w:val="00FF63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5C71069"/>
  <w15:docId w15:val="{FEE7B794-0D5A-458C-9471-FD329163E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284E"/>
    <w:rPr>
      <w:sz w:val="28"/>
      <w:szCs w:val="28"/>
    </w:rPr>
  </w:style>
  <w:style w:type="paragraph" w:styleId="Heading1">
    <w:name w:val="heading 1"/>
    <w:basedOn w:val="Normal"/>
    <w:next w:val="Normal"/>
    <w:link w:val="Heading1Char"/>
    <w:qFormat/>
    <w:rsid w:val="006D0A4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semiHidden/>
    <w:unhideWhenUsed/>
    <w:qFormat/>
    <w:rsid w:val="0027673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uiPriority w:val="39"/>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customStyle="1" w:styleId="Heading1Char">
    <w:name w:val="Heading 1 Char"/>
    <w:basedOn w:val="DefaultParagraphFont"/>
    <w:link w:val="Heading1"/>
    <w:rsid w:val="006D0A4F"/>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390DF2"/>
    <w:pPr>
      <w:autoSpaceDE w:val="0"/>
      <w:autoSpaceDN w:val="0"/>
      <w:adjustRightInd w:val="0"/>
    </w:pPr>
    <w:rPr>
      <w:rFonts w:eastAsia="Calibri"/>
      <w:color w:val="000000"/>
      <w:sz w:val="24"/>
      <w:szCs w:val="24"/>
    </w:rPr>
  </w:style>
  <w:style w:type="character" w:styleId="Hyperlink">
    <w:name w:val="Hyperlink"/>
    <w:uiPriority w:val="99"/>
    <w:rsid w:val="00C553E6"/>
    <w:rPr>
      <w:color w:val="0000FF"/>
      <w:u w:val="single"/>
    </w:rPr>
  </w:style>
  <w:style w:type="paragraph" w:styleId="ListParagraph">
    <w:name w:val="List Paragraph"/>
    <w:aliases w:val="Hình,bullet,Norm,abc,Paragraph,List Paragraph1,Đoạn của Danh sách,List Paragraph11,Đoạn c𞹺Danh sách,List Paragraph111,Nga 3,List Paragraph2,Colorful List - Accent 11,List Paragraph21,List Paragraph 1,Đoạn cDanh sách"/>
    <w:basedOn w:val="Normal"/>
    <w:link w:val="ListParagraphChar"/>
    <w:uiPriority w:val="34"/>
    <w:qFormat/>
    <w:rsid w:val="00C553E6"/>
    <w:pPr>
      <w:ind w:left="720"/>
      <w:contextualSpacing/>
    </w:pPr>
  </w:style>
  <w:style w:type="character" w:customStyle="1" w:styleId="UnresolvedMention1">
    <w:name w:val="Unresolved Mention1"/>
    <w:basedOn w:val="DefaultParagraphFont"/>
    <w:uiPriority w:val="99"/>
    <w:semiHidden/>
    <w:unhideWhenUsed/>
    <w:rsid w:val="00221321"/>
    <w:rPr>
      <w:color w:val="605E5C"/>
      <w:shd w:val="clear" w:color="auto" w:fill="E1DFDD"/>
    </w:rPr>
  </w:style>
  <w:style w:type="paragraph" w:styleId="BalloonText">
    <w:name w:val="Balloon Text"/>
    <w:basedOn w:val="Normal"/>
    <w:link w:val="BalloonTextChar"/>
    <w:semiHidden/>
    <w:unhideWhenUsed/>
    <w:rsid w:val="00676CBD"/>
    <w:rPr>
      <w:rFonts w:ascii="Segoe UI" w:hAnsi="Segoe UI" w:cs="Segoe UI"/>
      <w:sz w:val="18"/>
      <w:szCs w:val="18"/>
    </w:rPr>
  </w:style>
  <w:style w:type="character" w:customStyle="1" w:styleId="BalloonTextChar">
    <w:name w:val="Balloon Text Char"/>
    <w:basedOn w:val="DefaultParagraphFont"/>
    <w:link w:val="BalloonText"/>
    <w:semiHidden/>
    <w:rsid w:val="00676CBD"/>
    <w:rPr>
      <w:rFonts w:ascii="Segoe UI" w:hAnsi="Segoe UI" w:cs="Segoe UI"/>
      <w:sz w:val="18"/>
      <w:szCs w:val="18"/>
    </w:rPr>
  </w:style>
  <w:style w:type="character" w:customStyle="1" w:styleId="UnresolvedMention2">
    <w:name w:val="Unresolved Mention2"/>
    <w:basedOn w:val="DefaultParagraphFont"/>
    <w:uiPriority w:val="99"/>
    <w:semiHidden/>
    <w:unhideWhenUsed/>
    <w:rsid w:val="00753072"/>
    <w:rPr>
      <w:color w:val="605E5C"/>
      <w:shd w:val="clear" w:color="auto" w:fill="E1DFDD"/>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Footno,f,ft,ADB"/>
    <w:basedOn w:val="Normal"/>
    <w:link w:val="FootnoteTextChar"/>
    <w:uiPriority w:val="99"/>
    <w:unhideWhenUsed/>
    <w:qFormat/>
    <w:rsid w:val="00DE6BDB"/>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f Char"/>
    <w:basedOn w:val="DefaultParagraphFont"/>
    <w:link w:val="FootnoteText"/>
    <w:uiPriority w:val="99"/>
    <w:qFormat/>
    <w:rsid w:val="00DE6BDB"/>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4_,10 p"/>
    <w:basedOn w:val="DefaultParagraphFont"/>
    <w:link w:val="CharChar1CharCharCharChar1CharCharCharCharCharCharCharChar"/>
    <w:uiPriority w:val="99"/>
    <w:unhideWhenUsed/>
    <w:qFormat/>
    <w:rsid w:val="00DE6BDB"/>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DE6BDB"/>
    <w:pPr>
      <w:spacing w:after="160" w:line="240" w:lineRule="exact"/>
    </w:pPr>
    <w:rPr>
      <w:sz w:val="20"/>
      <w:szCs w:val="20"/>
      <w:vertAlign w:val="superscript"/>
    </w:rPr>
  </w:style>
  <w:style w:type="paragraph" w:styleId="BodyTextIndent">
    <w:name w:val="Body Text Indent"/>
    <w:basedOn w:val="Normal"/>
    <w:link w:val="BodyTextIndentChar"/>
    <w:rsid w:val="00D80553"/>
    <w:pPr>
      <w:spacing w:after="120" w:line="276" w:lineRule="auto"/>
      <w:ind w:left="283"/>
    </w:pPr>
    <w:rPr>
      <w:rFonts w:eastAsia="Calibri"/>
      <w:szCs w:val="22"/>
    </w:rPr>
  </w:style>
  <w:style w:type="character" w:customStyle="1" w:styleId="BodyTextIndentChar">
    <w:name w:val="Body Text Indent Char"/>
    <w:basedOn w:val="DefaultParagraphFont"/>
    <w:link w:val="BodyTextIndent"/>
    <w:rsid w:val="00D80553"/>
    <w:rPr>
      <w:rFonts w:eastAsia="Calibri"/>
      <w:sz w:val="28"/>
      <w:szCs w:val="22"/>
    </w:rPr>
  </w:style>
  <w:style w:type="character" w:customStyle="1" w:styleId="dieuCharChar">
    <w:name w:val="dieu Char Char"/>
    <w:rsid w:val="00D80553"/>
    <w:rPr>
      <w:b/>
      <w:color w:val="0000FF"/>
      <w:sz w:val="26"/>
      <w:szCs w:val="24"/>
      <w:lang w:val="en-US" w:eastAsia="en-US" w:bidi="ar-SA"/>
    </w:rPr>
  </w:style>
  <w:style w:type="paragraph" w:styleId="NormalWeb">
    <w:name w:val="Normal (Web)"/>
    <w:aliases w:val=" Char,webb,Char Char Char, Char Char Char,Normal (Web) Char Char Char Char Char"/>
    <w:basedOn w:val="Normal"/>
    <w:link w:val="NormalWebChar"/>
    <w:uiPriority w:val="99"/>
    <w:unhideWhenUsed/>
    <w:qFormat/>
    <w:rsid w:val="00D80553"/>
    <w:pPr>
      <w:spacing w:before="100" w:beforeAutospacing="1" w:after="100" w:afterAutospacing="1"/>
    </w:pPr>
    <w:rPr>
      <w:sz w:val="24"/>
      <w:szCs w:val="24"/>
      <w:lang w:val="x-none" w:eastAsia="x-none"/>
    </w:rPr>
  </w:style>
  <w:style w:type="character" w:customStyle="1" w:styleId="normalchar">
    <w:name w:val="normal__char"/>
    <w:qFormat/>
    <w:rsid w:val="00D80553"/>
  </w:style>
  <w:style w:type="paragraph" w:customStyle="1" w:styleId="Normal2">
    <w:name w:val="Normal2"/>
    <w:uiPriority w:val="99"/>
    <w:rsid w:val="00D80553"/>
    <w:pPr>
      <w:spacing w:before="100" w:after="100"/>
    </w:pPr>
    <w:rPr>
      <w:sz w:val="28"/>
      <w:lang w:val="vi-VN" w:eastAsia="vi-VN"/>
    </w:rPr>
  </w:style>
  <w:style w:type="character" w:styleId="IntenseEmphasis">
    <w:name w:val="Intense Emphasis"/>
    <w:uiPriority w:val="21"/>
    <w:qFormat/>
    <w:rsid w:val="00D80553"/>
    <w:rPr>
      <w:i/>
      <w:iCs/>
      <w:color w:val="5B9BD5"/>
    </w:rPr>
  </w:style>
  <w:style w:type="character" w:customStyle="1" w:styleId="NormalWebChar">
    <w:name w:val="Normal (Web) Char"/>
    <w:aliases w:val=" Char Char,webb Char,Char Char Char Char1, Char Char Char Char,Normal (Web) Char Char Char Char Char Char"/>
    <w:link w:val="NormalWeb"/>
    <w:uiPriority w:val="99"/>
    <w:locked/>
    <w:rsid w:val="00D80553"/>
    <w:rPr>
      <w:sz w:val="24"/>
      <w:szCs w:val="24"/>
      <w:lang w:val="x-none" w:eastAsia="x-none"/>
    </w:rPr>
  </w:style>
  <w:style w:type="character" w:customStyle="1" w:styleId="headsubmitlevel2">
    <w:name w:val="headsubmitlevel2"/>
    <w:rsid w:val="00D80553"/>
  </w:style>
  <w:style w:type="character" w:customStyle="1" w:styleId="ListParagraphChar">
    <w:name w:val="List Paragraph Char"/>
    <w:aliases w:val="Hình Char,bullet Char,Norm Char,abc Char,Paragraph Char,List Paragraph1 Char,Đoạn của Danh sách Char,List Paragraph11 Char,Đoạn c𞹺Danh sách Char,List Paragraph111 Char,Nga 3 Char,List Paragraph2 Char,Colorful List - Accent 11 Char"/>
    <w:link w:val="ListParagraph"/>
    <w:uiPriority w:val="34"/>
    <w:qFormat/>
    <w:rsid w:val="00D80553"/>
    <w:rPr>
      <w:sz w:val="28"/>
      <w:szCs w:val="28"/>
    </w:rPr>
  </w:style>
  <w:style w:type="paragraph" w:customStyle="1" w:styleId="Normal1">
    <w:name w:val="Normal1"/>
    <w:basedOn w:val="Normal"/>
    <w:uiPriority w:val="99"/>
    <w:rsid w:val="00D80553"/>
    <w:pPr>
      <w:spacing w:after="200" w:line="260" w:lineRule="atLeast"/>
    </w:pPr>
    <w:rPr>
      <w:rFonts w:ascii="Calibri" w:hAnsi="Calibri" w:cs="Calibri"/>
      <w:sz w:val="22"/>
      <w:szCs w:val="22"/>
    </w:rPr>
  </w:style>
  <w:style w:type="character" w:customStyle="1" w:styleId="normalchar1">
    <w:name w:val="normal__char1"/>
    <w:rsid w:val="00D80553"/>
    <w:rPr>
      <w:rFonts w:ascii="Calibri" w:hAnsi="Calibri" w:cs="Calibri" w:hint="default"/>
      <w:sz w:val="22"/>
      <w:szCs w:val="22"/>
    </w:rPr>
  </w:style>
  <w:style w:type="character" w:styleId="Strong">
    <w:name w:val="Strong"/>
    <w:uiPriority w:val="22"/>
    <w:qFormat/>
    <w:rsid w:val="00D80553"/>
    <w:rPr>
      <w:b/>
      <w:bCs/>
    </w:rPr>
  </w:style>
  <w:style w:type="paragraph" w:customStyle="1" w:styleId="v1msonormal">
    <w:name w:val="v1msonormal"/>
    <w:basedOn w:val="Normal"/>
    <w:rsid w:val="00D80553"/>
    <w:pPr>
      <w:spacing w:before="100" w:beforeAutospacing="1" w:after="100" w:afterAutospacing="1"/>
    </w:pPr>
    <w:rPr>
      <w:sz w:val="24"/>
      <w:szCs w:val="24"/>
    </w:rPr>
  </w:style>
  <w:style w:type="character" w:customStyle="1" w:styleId="HeaderChar">
    <w:name w:val="Header Char"/>
    <w:basedOn w:val="DefaultParagraphFont"/>
    <w:link w:val="Header"/>
    <w:uiPriority w:val="99"/>
    <w:rsid w:val="00957662"/>
    <w:rPr>
      <w:sz w:val="24"/>
      <w:szCs w:val="24"/>
    </w:rPr>
  </w:style>
  <w:style w:type="paragraph" w:customStyle="1" w:styleId="tandan-p-article-news-summary">
    <w:name w:val="tandan-p-article-news-summary"/>
    <w:basedOn w:val="Normal"/>
    <w:rsid w:val="00274663"/>
    <w:pPr>
      <w:spacing w:before="100" w:beforeAutospacing="1" w:after="100" w:afterAutospacing="1"/>
    </w:pPr>
    <w:rPr>
      <w:sz w:val="24"/>
      <w:szCs w:val="24"/>
    </w:rPr>
  </w:style>
  <w:style w:type="paragraph" w:styleId="CommentText">
    <w:name w:val="annotation text"/>
    <w:basedOn w:val="Normal"/>
    <w:link w:val="CommentTextChar"/>
    <w:semiHidden/>
    <w:unhideWhenUsed/>
    <w:rsid w:val="004056F7"/>
    <w:rPr>
      <w:sz w:val="20"/>
      <w:szCs w:val="20"/>
    </w:rPr>
  </w:style>
  <w:style w:type="character" w:customStyle="1" w:styleId="CommentTextChar">
    <w:name w:val="Comment Text Char"/>
    <w:basedOn w:val="DefaultParagraphFont"/>
    <w:link w:val="CommentText"/>
    <w:semiHidden/>
    <w:rsid w:val="004056F7"/>
  </w:style>
  <w:style w:type="character" w:customStyle="1" w:styleId="Heading2Char">
    <w:name w:val="Heading 2 Char"/>
    <w:basedOn w:val="DefaultParagraphFont"/>
    <w:link w:val="Heading2"/>
    <w:semiHidden/>
    <w:rsid w:val="0027673F"/>
    <w:rPr>
      <w:rFonts w:asciiTheme="majorHAnsi" w:eastAsiaTheme="majorEastAsia" w:hAnsiTheme="majorHAnsi" w:cstheme="majorBidi"/>
      <w:color w:val="365F91" w:themeColor="accent1" w:themeShade="BF"/>
      <w:sz w:val="26"/>
      <w:szCs w:val="26"/>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qFormat/>
    <w:rsid w:val="00D86CBB"/>
    <w:pPr>
      <w:spacing w:after="160" w:line="240" w:lineRule="exact"/>
    </w:pPr>
    <w:rPr>
      <w:sz w:val="20"/>
      <w:szCs w:val="20"/>
      <w:vertAlign w:val="superscript"/>
    </w:rPr>
  </w:style>
  <w:style w:type="paragraph" w:styleId="Revision">
    <w:name w:val="Revision"/>
    <w:hidden/>
    <w:uiPriority w:val="99"/>
    <w:semiHidden/>
    <w:rsid w:val="0074671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6127">
      <w:bodyDiv w:val="1"/>
      <w:marLeft w:val="0"/>
      <w:marRight w:val="0"/>
      <w:marTop w:val="0"/>
      <w:marBottom w:val="0"/>
      <w:divBdr>
        <w:top w:val="none" w:sz="0" w:space="0" w:color="auto"/>
        <w:left w:val="none" w:sz="0" w:space="0" w:color="auto"/>
        <w:bottom w:val="none" w:sz="0" w:space="0" w:color="auto"/>
        <w:right w:val="none" w:sz="0" w:space="0" w:color="auto"/>
      </w:divBdr>
    </w:div>
    <w:div w:id="179466542">
      <w:bodyDiv w:val="1"/>
      <w:marLeft w:val="0"/>
      <w:marRight w:val="0"/>
      <w:marTop w:val="0"/>
      <w:marBottom w:val="0"/>
      <w:divBdr>
        <w:top w:val="none" w:sz="0" w:space="0" w:color="auto"/>
        <w:left w:val="none" w:sz="0" w:space="0" w:color="auto"/>
        <w:bottom w:val="none" w:sz="0" w:space="0" w:color="auto"/>
        <w:right w:val="none" w:sz="0" w:space="0" w:color="auto"/>
      </w:divBdr>
    </w:div>
    <w:div w:id="1282420787">
      <w:bodyDiv w:val="1"/>
      <w:marLeft w:val="0"/>
      <w:marRight w:val="0"/>
      <w:marTop w:val="0"/>
      <w:marBottom w:val="0"/>
      <w:divBdr>
        <w:top w:val="none" w:sz="0" w:space="0" w:color="auto"/>
        <w:left w:val="none" w:sz="0" w:space="0" w:color="auto"/>
        <w:bottom w:val="none" w:sz="0" w:space="0" w:color="auto"/>
        <w:right w:val="none" w:sz="0" w:space="0" w:color="auto"/>
      </w:divBdr>
    </w:div>
    <w:div w:id="1498690974">
      <w:bodyDiv w:val="1"/>
      <w:marLeft w:val="0"/>
      <w:marRight w:val="0"/>
      <w:marTop w:val="0"/>
      <w:marBottom w:val="0"/>
      <w:divBdr>
        <w:top w:val="none" w:sz="0" w:space="0" w:color="auto"/>
        <w:left w:val="none" w:sz="0" w:space="0" w:color="auto"/>
        <w:bottom w:val="none" w:sz="0" w:space="0" w:color="auto"/>
        <w:right w:val="none" w:sz="0" w:space="0" w:color="auto"/>
      </w:divBdr>
    </w:div>
    <w:div w:id="1602910306">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AD556-C19D-4294-A154-9719D638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Template>
  <TotalTime>1552</TotalTime>
  <Pages>9</Pages>
  <Words>3313</Words>
  <Characters>18886</Characters>
  <Application>Microsoft Office Word</Application>
  <DocSecurity>0</DocSecurity>
  <Lines>157</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THỦ TƯỚNG CHÍNH PHỦ</vt:lpstr>
      <vt:lpstr>THỦ TƯỚNG CHÍNH PHỦ</vt:lpstr>
    </vt:vector>
  </TitlesOfParts>
  <Company>HOME</Company>
  <LinksUpToDate>false</LinksUpToDate>
  <CharactersWithSpaces>22155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user1</cp:lastModifiedBy>
  <cp:revision>120</cp:revision>
  <cp:lastPrinted>2023-10-17T08:50:00Z</cp:lastPrinted>
  <dcterms:created xsi:type="dcterms:W3CDTF">2023-07-12T08:10:00Z</dcterms:created>
  <dcterms:modified xsi:type="dcterms:W3CDTF">2023-10-17T08:53:00Z</dcterms:modified>
</cp:coreProperties>
</file>